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0DF74" w14:textId="03168B5D" w:rsidR="004C3894" w:rsidRPr="000A64D8" w:rsidRDefault="004C3894" w:rsidP="004C3894">
      <w:pPr>
        <w:tabs>
          <w:tab w:val="right" w:pos="10000"/>
        </w:tabs>
        <w:spacing w:after="0"/>
        <w:jc w:val="both"/>
        <w:rPr>
          <w:rFonts w:ascii="Arial" w:hAnsi="Arial" w:cs="Arial"/>
          <w:b/>
          <w:sz w:val="24"/>
          <w:szCs w:val="24"/>
        </w:rPr>
      </w:pPr>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00744515" w:rsidRPr="00744515">
        <w:rPr>
          <w:rFonts w:ascii="Arial" w:hAnsi="Arial" w:cs="Arial"/>
          <w:b/>
          <w:sz w:val="24"/>
          <w:szCs w:val="24"/>
        </w:rPr>
        <w:t>R1-1713414</w:t>
      </w:r>
    </w:p>
    <w:p w14:paraId="4049571B" w14:textId="77777777" w:rsidR="004C3894" w:rsidRPr="00FD021C" w:rsidRDefault="004C3894" w:rsidP="004C3894">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317E8F">
        <w:rPr>
          <w:rFonts w:ascii="Arial" w:hAnsi="Arial" w:cs="Arial"/>
          <w:b/>
          <w:sz w:val="24"/>
          <w:szCs w:val="24"/>
          <w:vertAlign w:val="superscript"/>
        </w:rPr>
        <w:t>th</w:t>
      </w:r>
      <w:r w:rsidRPr="00CC0D62">
        <w:rPr>
          <w:rFonts w:ascii="Arial" w:hAnsi="Arial" w:cs="Arial"/>
          <w:b/>
          <w:sz w:val="24"/>
          <w:szCs w:val="24"/>
        </w:rPr>
        <w:t>, 2017</w:t>
      </w:r>
    </w:p>
    <w:p w14:paraId="589F8B36" w14:textId="77777777" w:rsidR="004C3894" w:rsidRPr="000A64D8" w:rsidRDefault="004C3894" w:rsidP="004C3894">
      <w:pPr>
        <w:spacing w:after="0"/>
        <w:jc w:val="both"/>
        <w:rPr>
          <w:rFonts w:ascii="Arial" w:hAnsi="Arial" w:cs="Arial"/>
          <w:b/>
          <w:sz w:val="24"/>
          <w:szCs w:val="24"/>
        </w:rPr>
      </w:pPr>
      <w:r>
        <w:rPr>
          <w:rFonts w:ascii="Arial" w:hAnsi="Arial" w:cs="Arial"/>
          <w:b/>
          <w:sz w:val="24"/>
          <w:szCs w:val="24"/>
        </w:rPr>
        <w:t>Prague, Czech</w:t>
      </w:r>
    </w:p>
    <w:p w14:paraId="2F2B06E0" w14:textId="77777777" w:rsidR="0068226B" w:rsidRPr="0034621F" w:rsidRDefault="0068226B" w:rsidP="009B0E3C">
      <w:pPr>
        <w:pStyle w:val="Footer"/>
        <w:jc w:val="both"/>
        <w:rPr>
          <w:i w:val="0"/>
          <w:noProof w:val="0"/>
        </w:rPr>
      </w:pPr>
    </w:p>
    <w:p w14:paraId="2F2B06E1" w14:textId="17BDBEC0" w:rsidR="0068226B" w:rsidRPr="000A64D8" w:rsidRDefault="0068226B" w:rsidP="009B0E3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C3894">
        <w:rPr>
          <w:rFonts w:ascii="Arial" w:hAnsi="Arial"/>
          <w:sz w:val="24"/>
        </w:rPr>
        <w:t>6</w:t>
      </w:r>
      <w:r w:rsidR="00BB4EF2">
        <w:rPr>
          <w:rFonts w:ascii="Arial" w:hAnsi="Arial"/>
          <w:sz w:val="24"/>
        </w:rPr>
        <w:t>.1.2.</w:t>
      </w:r>
      <w:r w:rsidR="004C3894">
        <w:rPr>
          <w:rFonts w:ascii="Arial" w:hAnsi="Arial"/>
          <w:sz w:val="24"/>
        </w:rPr>
        <w:t>3</w:t>
      </w:r>
      <w:r w:rsidR="00BB4EF2">
        <w:rPr>
          <w:rFonts w:ascii="Arial" w:hAnsi="Arial"/>
          <w:sz w:val="24"/>
        </w:rPr>
        <w:t>.</w:t>
      </w:r>
      <w:r w:rsidR="0023467F">
        <w:rPr>
          <w:rFonts w:ascii="Arial" w:hAnsi="Arial"/>
          <w:sz w:val="24"/>
        </w:rPr>
        <w:t>7</w:t>
      </w:r>
    </w:p>
    <w:p w14:paraId="2F2B06E2" w14:textId="77777777" w:rsidR="0068226B" w:rsidRPr="000A64D8" w:rsidRDefault="0068226B" w:rsidP="009B0E3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77777777" w:rsidR="00C10599" w:rsidRPr="00CC6150" w:rsidRDefault="0068226B" w:rsidP="009B0E3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sidRPr="00CC6150">
        <w:rPr>
          <w:rFonts w:ascii="Arial" w:hAnsi="Arial"/>
          <w:sz w:val="24"/>
        </w:rPr>
        <w:t>Discussion</w:t>
      </w:r>
      <w:r w:rsidR="00DE0F28" w:rsidRPr="00CC6150">
        <w:rPr>
          <w:rFonts w:ascii="Arial" w:hAnsi="Arial"/>
          <w:sz w:val="24"/>
        </w:rPr>
        <w:t xml:space="preserve"> on Q</w:t>
      </w:r>
      <w:r w:rsidR="009E2597" w:rsidRPr="00CC6150">
        <w:rPr>
          <w:rFonts w:ascii="Arial" w:hAnsi="Arial"/>
          <w:sz w:val="24"/>
        </w:rPr>
        <w:t>CL</w:t>
      </w:r>
    </w:p>
    <w:p w14:paraId="2F2B06E4" w14:textId="77777777" w:rsidR="0068226B" w:rsidRDefault="0068226B" w:rsidP="009B0E3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41BD8B18" w14:textId="0161BA05" w:rsidR="00427D0F" w:rsidRDefault="008671FD" w:rsidP="009B0E3C">
      <w:pPr>
        <w:spacing w:before="120"/>
        <w:jc w:val="both"/>
        <w:rPr>
          <w:lang w:val="en-GB"/>
        </w:rPr>
      </w:pPr>
      <w:r>
        <w:rPr>
          <w:lang w:val="en-GB"/>
        </w:rPr>
        <w:t>In RAN1 #</w:t>
      </w:r>
      <w:r w:rsidR="0023467F">
        <w:rPr>
          <w:lang w:val="en-GB"/>
        </w:rPr>
        <w:t>89</w:t>
      </w:r>
      <w:r w:rsidR="00FA6AEA">
        <w:rPr>
          <w:lang w:val="en-GB"/>
        </w:rPr>
        <w:t xml:space="preserve"> and NR Ad-Hoc #2</w:t>
      </w:r>
      <w:r w:rsidR="00427D0F">
        <w:rPr>
          <w:lang w:val="en-GB"/>
        </w:rPr>
        <w:t xml:space="preserve">, </w:t>
      </w:r>
      <w:r w:rsidR="0023467F">
        <w:rPr>
          <w:lang w:val="en-GB"/>
        </w:rPr>
        <w:t xml:space="preserve">the </w:t>
      </w:r>
      <w:r w:rsidR="00427D0F">
        <w:rPr>
          <w:lang w:val="en-GB"/>
        </w:rPr>
        <w:t xml:space="preserve">following </w:t>
      </w:r>
      <w:r w:rsidR="0023467F">
        <w:rPr>
          <w:lang w:val="en-GB"/>
        </w:rPr>
        <w:t>agreements were made</w:t>
      </w:r>
      <w:r w:rsidR="00427D0F">
        <w:rPr>
          <w:lang w:val="en-GB"/>
        </w:rPr>
        <w:t xml:space="preserve"> [1</w:t>
      </w:r>
      <w:r w:rsidR="00FA6AEA">
        <w:rPr>
          <w:lang w:val="en-GB"/>
        </w:rPr>
        <w:t>-2</w:t>
      </w:r>
      <w:r w:rsidR="00427D0F">
        <w:rPr>
          <w:lang w:val="en-GB"/>
        </w:rPr>
        <w:t>].</w:t>
      </w:r>
    </w:p>
    <w:p w14:paraId="22B7FC93" w14:textId="77777777" w:rsidR="006B7A0B" w:rsidRPr="00FA66D5" w:rsidRDefault="006B7A0B" w:rsidP="006B7A0B">
      <w:pPr>
        <w:spacing w:before="120"/>
        <w:jc w:val="both"/>
        <w:rPr>
          <w:b/>
          <w:lang w:val="en-GB"/>
        </w:rPr>
      </w:pPr>
      <w:r w:rsidRPr="00FA66D5">
        <w:rPr>
          <w:b/>
          <w:lang w:val="en-GB"/>
        </w:rPr>
        <w:t>QCL assumption across carriers and bandwidth parts</w:t>
      </w:r>
    </w:p>
    <w:p w14:paraId="07616035" w14:textId="77777777" w:rsidR="006B7A0B" w:rsidRPr="00537701" w:rsidRDefault="006B7A0B" w:rsidP="006B7A0B">
      <w:pPr>
        <w:numPr>
          <w:ilvl w:val="0"/>
          <w:numId w:val="15"/>
        </w:numPr>
        <w:overflowPunct/>
        <w:autoSpaceDE/>
        <w:autoSpaceDN/>
        <w:adjustRightInd/>
        <w:spacing w:after="0"/>
        <w:jc w:val="both"/>
        <w:textAlignment w:val="auto"/>
        <w:rPr>
          <w:rFonts w:eastAsia="微软雅黑"/>
          <w:i/>
        </w:rPr>
      </w:pPr>
      <w:r w:rsidRPr="00537701">
        <w:rPr>
          <w:rFonts w:eastAsia="微软雅黑"/>
          <w:i/>
        </w:rPr>
        <w:t>For QCL, NR supports:</w:t>
      </w:r>
    </w:p>
    <w:p w14:paraId="3DB48BB3" w14:textId="77777777" w:rsidR="006B7A0B" w:rsidRPr="00537701" w:rsidRDefault="006B7A0B" w:rsidP="006B7A0B">
      <w:pPr>
        <w:numPr>
          <w:ilvl w:val="1"/>
          <w:numId w:val="15"/>
        </w:numPr>
        <w:overflowPunct/>
        <w:autoSpaceDE/>
        <w:autoSpaceDN/>
        <w:adjustRightInd/>
        <w:spacing w:after="0"/>
        <w:jc w:val="both"/>
        <w:textAlignment w:val="auto"/>
        <w:rPr>
          <w:rFonts w:eastAsia="微软雅黑"/>
          <w:i/>
        </w:rPr>
      </w:pPr>
      <w:r w:rsidRPr="00537701">
        <w:rPr>
          <w:rFonts w:eastAsia="微软雅黑"/>
          <w:i/>
        </w:rPr>
        <w:t>QCL assumption across carriers and bandwidth parts for DL</w:t>
      </w:r>
    </w:p>
    <w:p w14:paraId="52601F94" w14:textId="77777777" w:rsidR="006B7A0B" w:rsidRPr="00FF7E75" w:rsidRDefault="006B7A0B" w:rsidP="006B7A0B">
      <w:pPr>
        <w:numPr>
          <w:ilvl w:val="2"/>
          <w:numId w:val="15"/>
        </w:numPr>
        <w:overflowPunct/>
        <w:autoSpaceDE/>
        <w:autoSpaceDN/>
        <w:adjustRightInd/>
        <w:spacing w:after="0"/>
        <w:jc w:val="both"/>
        <w:textAlignment w:val="auto"/>
        <w:rPr>
          <w:rFonts w:eastAsia="微软雅黑"/>
          <w:i/>
        </w:rPr>
      </w:pPr>
      <w:r w:rsidRPr="00FF7E75">
        <w:rPr>
          <w:rFonts w:eastAsia="微软雅黑"/>
          <w:i/>
        </w:rPr>
        <w:t>FFS details for indication, the applicable RS(s), the applicable QCL parameters, and configurability</w:t>
      </w:r>
    </w:p>
    <w:p w14:paraId="4CA84A87" w14:textId="77777777" w:rsidR="006B7A0B" w:rsidRPr="008F761E" w:rsidRDefault="006B7A0B" w:rsidP="006B7A0B">
      <w:pPr>
        <w:numPr>
          <w:ilvl w:val="2"/>
          <w:numId w:val="15"/>
        </w:numPr>
        <w:overflowPunct/>
        <w:autoSpaceDE/>
        <w:autoSpaceDN/>
        <w:adjustRightInd/>
        <w:spacing w:after="0"/>
        <w:jc w:val="both"/>
        <w:textAlignment w:val="auto"/>
        <w:rPr>
          <w:rFonts w:eastAsia="微软雅黑"/>
          <w:i/>
        </w:rPr>
      </w:pPr>
      <w:r w:rsidRPr="008F761E">
        <w:rPr>
          <w:rFonts w:eastAsia="微软雅黑"/>
          <w:i/>
        </w:rPr>
        <w:t>FFS whether or not to have UE assisted management</w:t>
      </w:r>
    </w:p>
    <w:p w14:paraId="32F96871" w14:textId="5134E17D" w:rsidR="00F50BCA" w:rsidRPr="00197D91" w:rsidRDefault="00F62F63" w:rsidP="00197D91">
      <w:pPr>
        <w:spacing w:before="120"/>
        <w:jc w:val="both"/>
        <w:rPr>
          <w:b/>
          <w:lang w:val="en-GB"/>
        </w:rPr>
      </w:pPr>
      <w:r w:rsidRPr="00197D91">
        <w:rPr>
          <w:b/>
          <w:lang w:val="en-GB"/>
        </w:rPr>
        <w:t>QCL parameter sets</w:t>
      </w:r>
    </w:p>
    <w:p w14:paraId="2B73BC01" w14:textId="77777777" w:rsidR="00F50BCA" w:rsidRPr="00F50BCA" w:rsidRDefault="00F50BCA" w:rsidP="00F50BCA">
      <w:pPr>
        <w:numPr>
          <w:ilvl w:val="0"/>
          <w:numId w:val="15"/>
        </w:numPr>
        <w:overflowPunct/>
        <w:autoSpaceDE/>
        <w:autoSpaceDN/>
        <w:adjustRightInd/>
        <w:spacing w:after="0"/>
        <w:textAlignment w:val="auto"/>
        <w:rPr>
          <w:rFonts w:eastAsia="MS Mincho"/>
          <w:i/>
          <w:lang w:eastAsia="ja-JP"/>
        </w:rPr>
      </w:pPr>
      <w:r w:rsidRPr="00F50BCA">
        <w:rPr>
          <w:rFonts w:eastAsia="MS Mincho"/>
          <w:i/>
          <w:lang w:eastAsia="ja-JP"/>
        </w:rPr>
        <w:t xml:space="preserve">PTRS port and PDSCH DMRS port can be assumed QCL </w:t>
      </w:r>
    </w:p>
    <w:p w14:paraId="12004AB5"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w.r.t average gain, delay spread, Doppler spread, Doppler shift, and average delay parameters, spatial Rx parameters (e.g. PTRS and PDSCH DMRS sharing the same beam)</w:t>
      </w:r>
    </w:p>
    <w:p w14:paraId="303EBB26" w14:textId="7A13C701"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w.r.t Doppler spread, Doppler shift (e.g. PTRS and PDSCH DMRS sharing the same RF chain)</w:t>
      </w:r>
    </w:p>
    <w:p w14:paraId="719E7FE3" w14:textId="5A754EF8" w:rsidR="00F50BCA" w:rsidRPr="008137E5" w:rsidRDefault="00F50BCA" w:rsidP="00F50BCA">
      <w:pPr>
        <w:numPr>
          <w:ilvl w:val="1"/>
          <w:numId w:val="15"/>
        </w:numPr>
        <w:overflowPunct/>
        <w:autoSpaceDE/>
        <w:autoSpaceDN/>
        <w:adjustRightInd/>
        <w:spacing w:after="0"/>
        <w:textAlignment w:val="auto"/>
        <w:rPr>
          <w:rFonts w:eastAsia="MS Mincho"/>
          <w:i/>
          <w:lang w:eastAsia="ja-JP"/>
        </w:rPr>
      </w:pPr>
      <w:r w:rsidRPr="008137E5">
        <w:rPr>
          <w:rFonts w:eastAsia="MS Mincho"/>
          <w:i/>
          <w:lang w:eastAsia="ja-JP"/>
        </w:rPr>
        <w:t>FFS impact due to configurable association between PTRS port and PDSCH DM-RS port (if supported)</w:t>
      </w:r>
    </w:p>
    <w:p w14:paraId="61636638" w14:textId="77777777" w:rsidR="00C30796" w:rsidRPr="00F50BCA" w:rsidRDefault="00C30796" w:rsidP="00197D91">
      <w:pPr>
        <w:overflowPunct/>
        <w:autoSpaceDE/>
        <w:autoSpaceDN/>
        <w:adjustRightInd/>
        <w:spacing w:after="0"/>
        <w:textAlignment w:val="auto"/>
        <w:rPr>
          <w:rFonts w:eastAsia="MS Mincho"/>
          <w:i/>
          <w:lang w:eastAsia="ja-JP"/>
        </w:rPr>
      </w:pPr>
    </w:p>
    <w:p w14:paraId="689D148F" w14:textId="77777777" w:rsidR="00F50BCA" w:rsidRPr="00F50BCA" w:rsidRDefault="00F50BCA" w:rsidP="00F50BCA">
      <w:pPr>
        <w:numPr>
          <w:ilvl w:val="0"/>
          <w:numId w:val="15"/>
        </w:numPr>
        <w:overflowPunct/>
        <w:autoSpaceDE/>
        <w:autoSpaceDN/>
        <w:adjustRightInd/>
        <w:spacing w:after="0"/>
        <w:textAlignment w:val="auto"/>
        <w:rPr>
          <w:rFonts w:eastAsia="MS Mincho"/>
          <w:i/>
          <w:lang w:eastAsia="ja-JP"/>
        </w:rPr>
      </w:pPr>
      <w:r w:rsidRPr="00F50BCA">
        <w:rPr>
          <w:rFonts w:eastAsia="MS Mincho"/>
          <w:i/>
          <w:lang w:eastAsia="ja-JP"/>
        </w:rPr>
        <w:t>CSI-RS ports within a CSI-RS resource have at least two types of QCL assumptions</w:t>
      </w:r>
    </w:p>
    <w:p w14:paraId="6D2A9DC5"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QCL w.r.t average gain, delay spread, Doppler spread, Doppler shift, and average delay parameters, spatial Rx parameters</w:t>
      </w:r>
    </w:p>
    <w:p w14:paraId="16F37705"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Not QCL’ed (e.g. for beam selection based on beamformed CSI-RS codebook)</w:t>
      </w:r>
    </w:p>
    <w:p w14:paraId="2876E663" w14:textId="38FE1E17" w:rsidR="00F50BCA" w:rsidRPr="006A2556" w:rsidRDefault="00F50BCA" w:rsidP="00F50BCA">
      <w:pPr>
        <w:numPr>
          <w:ilvl w:val="2"/>
          <w:numId w:val="15"/>
        </w:numPr>
        <w:overflowPunct/>
        <w:autoSpaceDE/>
        <w:autoSpaceDN/>
        <w:adjustRightInd/>
        <w:spacing w:after="0"/>
        <w:textAlignment w:val="auto"/>
        <w:rPr>
          <w:rFonts w:eastAsia="MS Mincho"/>
          <w:i/>
          <w:lang w:eastAsia="ja-JP"/>
        </w:rPr>
      </w:pPr>
      <w:r w:rsidRPr="006A2556">
        <w:rPr>
          <w:rFonts w:eastAsia="MS Mincho"/>
          <w:i/>
          <w:lang w:eastAsia="ja-JP"/>
        </w:rPr>
        <w:t>FFS whether some parameters can still be QCL’ed</w:t>
      </w:r>
    </w:p>
    <w:p w14:paraId="2994FB85" w14:textId="77777777" w:rsidR="00130082" w:rsidRDefault="00130082" w:rsidP="00130082">
      <w:pPr>
        <w:spacing w:before="120"/>
        <w:jc w:val="both"/>
        <w:rPr>
          <w:b/>
          <w:lang w:val="en-GB"/>
        </w:rPr>
      </w:pPr>
      <w:r>
        <w:rPr>
          <w:b/>
          <w:lang w:val="en-GB"/>
        </w:rPr>
        <w:t>QCL DMRS port groups</w:t>
      </w:r>
    </w:p>
    <w:p w14:paraId="5381F462" w14:textId="77777777" w:rsidR="00130082" w:rsidRPr="00537701" w:rsidRDefault="00130082" w:rsidP="00130082">
      <w:pPr>
        <w:numPr>
          <w:ilvl w:val="0"/>
          <w:numId w:val="15"/>
        </w:numPr>
        <w:overflowPunct/>
        <w:autoSpaceDE/>
        <w:autoSpaceDN/>
        <w:adjustRightInd/>
        <w:spacing w:after="0"/>
        <w:jc w:val="both"/>
        <w:textAlignment w:val="auto"/>
        <w:rPr>
          <w:rFonts w:eastAsia="微软雅黑"/>
          <w:i/>
        </w:rPr>
      </w:pPr>
      <w:r w:rsidRPr="00537701">
        <w:rPr>
          <w:rFonts w:eastAsia="微软雅黑"/>
          <w:i/>
        </w:rPr>
        <w:t>For QCL, NR supports:</w:t>
      </w:r>
    </w:p>
    <w:p w14:paraId="3B892FFD" w14:textId="77777777" w:rsidR="00130082" w:rsidRPr="00537701" w:rsidRDefault="00130082" w:rsidP="00130082">
      <w:pPr>
        <w:numPr>
          <w:ilvl w:val="1"/>
          <w:numId w:val="15"/>
        </w:numPr>
        <w:overflowPunct/>
        <w:autoSpaceDE/>
        <w:autoSpaceDN/>
        <w:adjustRightInd/>
        <w:spacing w:after="0"/>
        <w:jc w:val="both"/>
        <w:textAlignment w:val="auto"/>
        <w:rPr>
          <w:rFonts w:eastAsia="微软雅黑"/>
          <w:i/>
        </w:rPr>
      </w:pPr>
      <w:r w:rsidRPr="00537701">
        <w:rPr>
          <w:rFonts w:eastAsia="微软雅黑"/>
          <w:i/>
        </w:rPr>
        <w:t xml:space="preserve">At least one or two DM-RS antenna port groups per PDSCH </w:t>
      </w:r>
    </w:p>
    <w:p w14:paraId="1902D554" w14:textId="77777777" w:rsidR="00130082" w:rsidRPr="00FF7E75" w:rsidRDefault="00130082" w:rsidP="00130082">
      <w:pPr>
        <w:numPr>
          <w:ilvl w:val="2"/>
          <w:numId w:val="15"/>
        </w:numPr>
        <w:overflowPunct/>
        <w:autoSpaceDE/>
        <w:autoSpaceDN/>
        <w:adjustRightInd/>
        <w:spacing w:after="0"/>
        <w:jc w:val="both"/>
        <w:textAlignment w:val="auto"/>
        <w:rPr>
          <w:rFonts w:eastAsia="微软雅黑"/>
          <w:i/>
        </w:rPr>
      </w:pPr>
      <w:r w:rsidRPr="00FF7E75">
        <w:rPr>
          <w:rFonts w:eastAsia="微软雅黑"/>
          <w:i/>
        </w:rPr>
        <w:t>FFS other number of groups</w:t>
      </w:r>
    </w:p>
    <w:p w14:paraId="2F2B06F6" w14:textId="4C9007C5" w:rsidR="00A53169" w:rsidRPr="00094D32" w:rsidRDefault="00427D0F" w:rsidP="00427D0F">
      <w:pPr>
        <w:spacing w:before="120"/>
        <w:jc w:val="both"/>
      </w:pPr>
      <w:r>
        <w:t xml:space="preserve">In this contribution, we </w:t>
      </w:r>
      <w:r w:rsidR="00871C84">
        <w:t>discuss</w:t>
      </w:r>
      <w:r>
        <w:t xml:space="preserve"> remaining open issues o</w:t>
      </w:r>
      <w:r w:rsidR="0077174D">
        <w:t xml:space="preserve">f QCL, including </w:t>
      </w:r>
      <w:r w:rsidR="00414A3B">
        <w:t>QCL parameters for various RS pairs</w:t>
      </w:r>
      <w:r w:rsidR="006B7A0B">
        <w:t xml:space="preserve"> and</w:t>
      </w:r>
      <w:r w:rsidR="00414A3B">
        <w:t xml:space="preserve"> QCL assumption across component carriers</w:t>
      </w:r>
      <w:r w:rsidR="0077174D" w:rsidRPr="007401A4">
        <w:t>.</w:t>
      </w:r>
    </w:p>
    <w:p w14:paraId="2F2B06F7" w14:textId="77777777" w:rsidR="00E3066B" w:rsidRDefault="00E3066B" w:rsidP="009B0E3C">
      <w:pPr>
        <w:pStyle w:val="Heading1"/>
        <w:jc w:val="both"/>
      </w:pPr>
      <w:r>
        <w:t>Discussion</w:t>
      </w:r>
    </w:p>
    <w:p w14:paraId="1EFE71EE" w14:textId="3BF5DF43" w:rsidR="00124BEE" w:rsidRDefault="00F51A6C" w:rsidP="009D7842">
      <w:pPr>
        <w:pStyle w:val="Heading2"/>
      </w:pPr>
      <w:r>
        <w:t>Q</w:t>
      </w:r>
      <w:r w:rsidR="00555F05">
        <w:t>CL assumption across CC/BWP</w:t>
      </w:r>
      <w:r w:rsidR="00124BEE">
        <w:t xml:space="preserve"> </w:t>
      </w:r>
    </w:p>
    <w:p w14:paraId="09B0BF5E" w14:textId="7412F51A" w:rsidR="00124BEE" w:rsidRDefault="00124BEE" w:rsidP="00124BEE">
      <w:pPr>
        <w:spacing w:before="180"/>
        <w:jc w:val="both"/>
      </w:pPr>
      <w:r>
        <w:t xml:space="preserve">In NR, carrier aggregation can be used to further increase the available bandwidth and data rates.   At higher frequencies, the challenge of heavy path loss necessitates analog beamforming.  With analog beamforming, the multiple </w:t>
      </w:r>
      <w:r w:rsidR="00EA7C5F">
        <w:t>component carriers</w:t>
      </w:r>
      <w:r>
        <w:t>(CCs)</w:t>
      </w:r>
      <w:r w:rsidR="00B57C52">
        <w:t xml:space="preserve"> that share the same antenna panel </w:t>
      </w:r>
      <w:r>
        <w:t>may be carried by a common analog beam at the same time.</w:t>
      </w:r>
      <w:r w:rsidR="00B57C52">
        <w:t xml:space="preserve"> This relationship across CCs can exploited to enhance system operation. </w:t>
      </w:r>
      <w:r>
        <w:t>This</w:t>
      </w:r>
      <w:r w:rsidR="00B57C52">
        <w:t xml:space="preserve"> motivates signaling of QCL assumption across CCs/</w:t>
      </w:r>
      <w:r w:rsidR="00EA7C5F">
        <w:t>bandwidth parts (</w:t>
      </w:r>
      <w:r w:rsidR="00B57C52">
        <w:t>BWPs</w:t>
      </w:r>
      <w:r w:rsidR="00EA7C5F">
        <w:t>)</w:t>
      </w:r>
      <w:r w:rsidR="00B57C52">
        <w:t>. In the recent RAN meeting</w:t>
      </w:r>
      <w:r w:rsidR="00EA7C5F">
        <w:t>,</w:t>
      </w:r>
      <w:r w:rsidR="00B57C52">
        <w:t xml:space="preserve"> it has been agreed that NR supports </w:t>
      </w:r>
      <w:r w:rsidR="00EA7C5F">
        <w:t xml:space="preserve">QCL assumption across carriers and bandwidth </w:t>
      </w:r>
      <w:r w:rsidR="00EA7C5F">
        <w:lastRenderedPageBreak/>
        <w:t xml:space="preserve">parts for DL. </w:t>
      </w:r>
      <w:r>
        <w:t>In this section, we discuss</w:t>
      </w:r>
      <w:r w:rsidR="00A8151D">
        <w:t xml:space="preserve"> cross-carrier QCL parameters, </w:t>
      </w:r>
      <w:r w:rsidR="009210DF">
        <w:t xml:space="preserve">the applicable RS, configurability and details for indication. </w:t>
      </w:r>
    </w:p>
    <w:p w14:paraId="0CD5A4E8" w14:textId="1485B0C1" w:rsidR="00124BEE" w:rsidRDefault="00124BEE" w:rsidP="00124BEE">
      <w:pPr>
        <w:pStyle w:val="Heading3"/>
      </w:pPr>
      <w:r>
        <w:t xml:space="preserve">Cross Carrier QCL </w:t>
      </w:r>
      <w:r w:rsidR="00D47F4C">
        <w:t>Parameters and RS Pairs</w:t>
      </w:r>
    </w:p>
    <w:p w14:paraId="44ABAB36" w14:textId="2C246647" w:rsidR="003C4CDF" w:rsidRDefault="003C4CDF" w:rsidP="00124BEE">
      <w:pPr>
        <w:spacing w:before="180"/>
        <w:jc w:val="both"/>
      </w:pPr>
      <w:r>
        <w:t xml:space="preserve"> We present below a few cases where cross carrier QCL indication can be applied</w:t>
      </w:r>
      <w:r w:rsidR="000263BA">
        <w:t>. A key benefit of cross carrier QCL indication common to these use cases is overhead reduction.</w:t>
      </w:r>
    </w:p>
    <w:p w14:paraId="331649E1" w14:textId="60C369EB" w:rsidR="00124BEE" w:rsidRDefault="003C4CDF" w:rsidP="00124BEE">
      <w:pPr>
        <w:spacing w:before="180"/>
        <w:jc w:val="both"/>
      </w:pPr>
      <w:r w:rsidRPr="003C4CDF">
        <w:rPr>
          <w:b/>
        </w:rPr>
        <w:t>Beam Management:</w:t>
      </w:r>
      <w:r>
        <w:rPr>
          <w:b/>
        </w:rPr>
        <w:t xml:space="preserve"> </w:t>
      </w:r>
      <w:r w:rsidR="00124BEE" w:rsidRPr="003C4CDF">
        <w:rPr>
          <w:b/>
        </w:rPr>
        <w:t xml:space="preserve"> </w:t>
      </w:r>
      <w:r w:rsidR="000F7D1E" w:rsidRPr="000F7D1E">
        <w:t>On</w:t>
      </w:r>
      <w:r w:rsidR="000F7D1E">
        <w:t xml:space="preserve">e use case is that gNB can trigger CSI-RS P2 procedure on Carrier B, based on cross-carrier QCL relationship with CSI-RS P1 beam on Carrier A. This has the benefit of reducing RS transmission overhead. </w:t>
      </w:r>
    </w:p>
    <w:p w14:paraId="43C344D2" w14:textId="6208FCAB" w:rsidR="000F7D1E" w:rsidRDefault="000F7D1E" w:rsidP="00124BEE">
      <w:pPr>
        <w:spacing w:before="180"/>
        <w:jc w:val="both"/>
      </w:pPr>
      <w:r w:rsidRPr="000F7D1E">
        <w:rPr>
          <w:b/>
        </w:rPr>
        <w:t>DL Transmission:</w:t>
      </w:r>
      <w:r>
        <w:rPr>
          <w:b/>
        </w:rPr>
        <w:t xml:space="preserve"> </w:t>
      </w:r>
      <w:r>
        <w:t xml:space="preserve">If two CC/BWPs share the common oscillator and are carried by the same analog beam, and transmitted from the same panel cross-carrier QCL indication </w:t>
      </w:r>
      <w:r w:rsidR="00DF4E60">
        <w:t>between a CSI-RS port on one CC/</w:t>
      </w:r>
      <w:r w:rsidR="000263BA">
        <w:t>BWP</w:t>
      </w:r>
      <w:r w:rsidR="00DF4E60">
        <w:t xml:space="preserve"> with</w:t>
      </w:r>
      <w:r w:rsidR="000263BA">
        <w:t xml:space="preserve"> PDSCH DMRS on another CC/BWP can provided. This can help in identifying the parameters for channel estimation for receiving DL transmission. </w:t>
      </w:r>
    </w:p>
    <w:p w14:paraId="146B7048" w14:textId="77777777" w:rsidR="005B533A" w:rsidRDefault="007B1386" w:rsidP="00124BEE">
      <w:pPr>
        <w:spacing w:before="180"/>
        <w:jc w:val="both"/>
      </w:pPr>
      <w:r w:rsidRPr="007B1386">
        <w:rPr>
          <w:b/>
        </w:rPr>
        <w:t>UL Transmission:</w:t>
      </w:r>
      <w:r>
        <w:rPr>
          <w:b/>
        </w:rPr>
        <w:t xml:space="preserve"> </w:t>
      </w:r>
      <w:r>
        <w:t>DL can be transmitted in one carrier while UL in another carrier. A natural use case is where DL grant and data allocation is received in Carrier A while UL ACK is sent in Carrier B. gNB can indicate UE to transmit ACK on Carrier B based on Tx beam derived from Rx beam corresponding to PDCCH on Carrier A. We could have the notion of reciprocal spatial QCL across the two CCs to enable this signaling</w:t>
      </w:r>
      <w:r w:rsidR="005B533A">
        <w:t xml:space="preserve"> of UL in one carrier based on DL from another carrier</w:t>
      </w:r>
      <w:r>
        <w:t>.</w:t>
      </w:r>
    </w:p>
    <w:p w14:paraId="22BD608D" w14:textId="77777777" w:rsidR="00D93C2D" w:rsidRDefault="005B533A" w:rsidP="00124BEE">
      <w:pPr>
        <w:spacing w:before="180"/>
        <w:jc w:val="both"/>
      </w:pPr>
      <w:r>
        <w:t>Based on the above discussions we envision at least 3 types of QCL parameter sets namely:</w:t>
      </w:r>
    </w:p>
    <w:p w14:paraId="75090721" w14:textId="77777777" w:rsidR="00D93C2D" w:rsidRPr="004F00F9" w:rsidRDefault="005B533A" w:rsidP="00D93C2D">
      <w:pPr>
        <w:pStyle w:val="ListParagraph"/>
        <w:numPr>
          <w:ilvl w:val="0"/>
          <w:numId w:val="21"/>
        </w:numPr>
        <w:spacing w:before="180"/>
        <w:jc w:val="both"/>
        <w:rPr>
          <w:sz w:val="20"/>
          <w:szCs w:val="20"/>
        </w:rPr>
      </w:pPr>
      <m:oMath>
        <m:r>
          <w:rPr>
            <w:rFonts w:ascii="Cambria Math" w:hAnsi="Cambria Math"/>
            <w:sz w:val="20"/>
            <w:szCs w:val="20"/>
          </w:rPr>
          <m:t>QCL_Set</m:t>
        </m:r>
        <m:r>
          <w:rPr>
            <w:rFonts w:ascii="Cambria Math" w:hAnsi="Cambria Math" w:cs="Cambria Math"/>
            <w:sz w:val="20"/>
            <w:szCs w:val="20"/>
          </w:rPr>
          <m:t>A</m:t>
        </m:r>
        <m:r>
          <w:rPr>
            <w:rFonts w:ascii="Cambria Math" w:hAnsi="Cambria Math"/>
            <w:sz w:val="20"/>
            <w:szCs w:val="20"/>
          </w:rPr>
          <m:t>={</m:t>
        </m:r>
        <m:r>
          <m:rPr>
            <m:sty m:val="p"/>
          </m:rPr>
          <w:rPr>
            <w:rFonts w:ascii="Cambria Math" w:hAnsi="Cambria Math"/>
            <w:sz w:val="20"/>
            <w:szCs w:val="20"/>
          </w:rPr>
          <m:t>Spatial Rx Parameter}</m:t>
        </m:r>
      </m:oMath>
      <w:r w:rsidRPr="004F00F9">
        <w:rPr>
          <w:sz w:val="20"/>
          <w:szCs w:val="20"/>
        </w:rPr>
        <w:t xml:space="preserve"> </w:t>
      </w:r>
      <w:r w:rsidRPr="004F00F9">
        <w:rPr>
          <w:rFonts w:ascii="Times New Roman" w:eastAsia="宋体" w:hAnsi="Times New Roman"/>
          <w:sz w:val="20"/>
          <w:szCs w:val="20"/>
        </w:rPr>
        <w:t>for beam management use case.</w:t>
      </w:r>
    </w:p>
    <w:p w14:paraId="1D574A51" w14:textId="4948B7A2" w:rsidR="00D93C2D" w:rsidRPr="004F00F9" w:rsidRDefault="005B533A" w:rsidP="00D93C2D">
      <w:pPr>
        <w:pStyle w:val="ListParagraph"/>
        <w:numPr>
          <w:ilvl w:val="0"/>
          <w:numId w:val="21"/>
        </w:numPr>
        <w:spacing w:before="180"/>
        <w:jc w:val="both"/>
        <w:rPr>
          <w:sz w:val="20"/>
          <w:szCs w:val="20"/>
        </w:rPr>
      </w:pPr>
      <m:oMath>
        <m:r>
          <w:rPr>
            <w:rFonts w:ascii="Cambria Math" w:hAnsi="Cambria Math"/>
            <w:sz w:val="20"/>
            <w:szCs w:val="20"/>
          </w:rPr>
          <m:t>QCL_SetB={</m:t>
        </m:r>
        <m:r>
          <m:rPr>
            <m:sty m:val="p"/>
          </m:rPr>
          <w:rPr>
            <w:rFonts w:ascii="Cambria Math" w:hAnsi="Cambria Math"/>
            <w:sz w:val="20"/>
            <w:szCs w:val="20"/>
          </w:rPr>
          <m:t>Spatial Rx Parameter,  Delay Spread,  Doppler Spread,  Delay,  Doppler shift and average gain}</m:t>
        </m:r>
      </m:oMath>
      <w:r w:rsidRPr="004F00F9">
        <w:rPr>
          <w:sz w:val="20"/>
          <w:szCs w:val="20"/>
        </w:rPr>
        <w:t xml:space="preserve"> </w:t>
      </w:r>
      <w:r w:rsidRPr="004F00F9">
        <w:rPr>
          <w:rFonts w:ascii="Times New Roman" w:eastAsia="宋体" w:hAnsi="Times New Roman"/>
          <w:sz w:val="20"/>
          <w:szCs w:val="20"/>
        </w:rPr>
        <w:t>for</w:t>
      </w:r>
      <w:r w:rsidR="00D93C2D" w:rsidRPr="004F00F9">
        <w:rPr>
          <w:rFonts w:ascii="Times New Roman" w:eastAsia="宋体" w:hAnsi="Times New Roman"/>
          <w:sz w:val="20"/>
          <w:szCs w:val="20"/>
        </w:rPr>
        <w:t xml:space="preserve"> DL transmission</w:t>
      </w:r>
      <w:r w:rsidR="00D93C2D" w:rsidRPr="004F00F9">
        <w:rPr>
          <w:sz w:val="20"/>
          <w:szCs w:val="20"/>
        </w:rPr>
        <w:t xml:space="preserve"> </w:t>
      </w:r>
    </w:p>
    <w:p w14:paraId="54EB38BE" w14:textId="6D5078AE" w:rsidR="005B533A" w:rsidRPr="004F00F9" w:rsidRDefault="005B533A" w:rsidP="00D93C2D">
      <w:pPr>
        <w:pStyle w:val="ListParagraph"/>
        <w:numPr>
          <w:ilvl w:val="0"/>
          <w:numId w:val="21"/>
        </w:numPr>
        <w:spacing w:before="180"/>
        <w:jc w:val="both"/>
        <w:rPr>
          <w:rFonts w:ascii="Times New Roman" w:eastAsia="宋体" w:hAnsi="Times New Roman"/>
          <w:sz w:val="20"/>
          <w:szCs w:val="20"/>
        </w:rPr>
      </w:pPr>
      <w:r w:rsidRPr="004F00F9">
        <w:rPr>
          <w:sz w:val="20"/>
          <w:szCs w:val="20"/>
        </w:rPr>
        <w:t xml:space="preserve"> </w:t>
      </w:r>
      <m:oMath>
        <m:r>
          <w:rPr>
            <w:rFonts w:ascii="Cambria Math" w:hAnsi="Cambria Math"/>
            <w:sz w:val="20"/>
            <w:szCs w:val="20"/>
          </w:rPr>
          <m:t>QCL_SetC={</m:t>
        </m:r>
        <m:r>
          <m:rPr>
            <m:sty m:val="p"/>
          </m:rPr>
          <w:rPr>
            <w:rFonts w:ascii="Cambria Math" w:hAnsi="Cambria Math"/>
            <w:sz w:val="20"/>
            <w:szCs w:val="20"/>
          </w:rPr>
          <m:t>Reciprocal</m:t>
        </m:r>
        <m:r>
          <w:rPr>
            <w:rFonts w:ascii="Cambria Math" w:hAnsi="Cambria Math"/>
            <w:sz w:val="20"/>
            <w:szCs w:val="20"/>
          </w:rPr>
          <m:t xml:space="preserve"> </m:t>
        </m:r>
        <m:r>
          <m:rPr>
            <m:sty m:val="p"/>
          </m:rPr>
          <w:rPr>
            <w:rFonts w:ascii="Cambria Math" w:hAnsi="Cambria Math"/>
            <w:sz w:val="20"/>
            <w:szCs w:val="20"/>
          </w:rPr>
          <m:t>Spatial Rx Parameter}</m:t>
        </m:r>
      </m:oMath>
      <w:r w:rsidR="00D93C2D" w:rsidRPr="004F00F9">
        <w:rPr>
          <w:sz w:val="20"/>
          <w:szCs w:val="20"/>
        </w:rPr>
        <w:t xml:space="preserve"> </w:t>
      </w:r>
      <w:r w:rsidR="00D93C2D" w:rsidRPr="004F00F9">
        <w:rPr>
          <w:rFonts w:ascii="Times New Roman" w:eastAsia="宋体" w:hAnsi="Times New Roman"/>
          <w:sz w:val="20"/>
          <w:szCs w:val="20"/>
        </w:rPr>
        <w:t>in the reciprocal sense</w:t>
      </w:r>
      <w:r w:rsidR="00CE0052" w:rsidRPr="004F00F9">
        <w:rPr>
          <w:rFonts w:ascii="Times New Roman" w:eastAsia="宋体" w:hAnsi="Times New Roman"/>
          <w:sz w:val="20"/>
          <w:szCs w:val="20"/>
        </w:rPr>
        <w:t xml:space="preserve"> for UL transmission</w:t>
      </w:r>
    </w:p>
    <w:p w14:paraId="602EB93A" w14:textId="56AD62C6" w:rsidR="00D93C2D" w:rsidRDefault="00D93C2D" w:rsidP="00D93C2D">
      <w:pPr>
        <w:rPr>
          <w:lang w:val="en-GB"/>
        </w:rPr>
      </w:pPr>
    </w:p>
    <w:p w14:paraId="54B33C9D" w14:textId="1C5B9825" w:rsidR="00D93C2D" w:rsidRPr="00D93C2D" w:rsidRDefault="00D93C2D" w:rsidP="00D93C2D">
      <w:pPr>
        <w:jc w:val="both"/>
        <w:rPr>
          <w:lang w:val="en-GB"/>
        </w:rPr>
      </w:pPr>
      <w:r>
        <w:t>There are at least 6 QCL parameters in NR, including (1) average gain, (2) average delay, (3) Doppler shift, (4) delay spread, (5) D</w:t>
      </w:r>
      <w:r w:rsidRPr="00C5408D">
        <w:t>oppler spread</w:t>
      </w:r>
      <w:r>
        <w:t xml:space="preserve">, and (6) spatial RX parameter(s). </w:t>
      </w:r>
      <w:r>
        <w:rPr>
          <w:lang w:val="en-GB"/>
        </w:rPr>
        <w:t xml:space="preserve">A summary of cross-carrier QCL parameters and RS pairs are presented in Table 1 below. </w:t>
      </w:r>
    </w:p>
    <w:p w14:paraId="7B84CFA4" w14:textId="26B9F6AF" w:rsidR="00D93C2D" w:rsidRDefault="00D93C2D" w:rsidP="00D93C2D">
      <w:pPr>
        <w:pStyle w:val="Caption"/>
        <w:keepNext/>
        <w:ind w:left="774"/>
      </w:pPr>
      <w:r>
        <w:t xml:space="preserve">Table </w:t>
      </w:r>
      <w:r w:rsidR="00E36F25">
        <w:fldChar w:fldCharType="begin"/>
      </w:r>
      <w:r w:rsidR="00E36F25">
        <w:instrText xml:space="preserve"> SEQ Table \* ARABIC </w:instrText>
      </w:r>
      <w:r w:rsidR="00E36F25">
        <w:fldChar w:fldCharType="separate"/>
      </w:r>
      <w:r w:rsidR="00BE0E7F">
        <w:rPr>
          <w:noProof/>
        </w:rPr>
        <w:t>1</w:t>
      </w:r>
      <w:r w:rsidR="00E36F25">
        <w:rPr>
          <w:noProof/>
        </w:rPr>
        <w:fldChar w:fldCharType="end"/>
      </w:r>
      <w:r>
        <w:t>: Summary of Cross Carrier QCL parameters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D93C2D" w:rsidRPr="00FB0B2C" w14:paraId="1A7C666A" w14:textId="77777777" w:rsidTr="003F2E1A">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311EC429" w14:textId="77777777" w:rsidR="00D93C2D" w:rsidRDefault="00D93C2D" w:rsidP="003F2E1A">
            <w:pPr>
              <w:pStyle w:val="maintext"/>
              <w:snapToGrid w:val="0"/>
              <w:spacing w:line="240" w:lineRule="auto"/>
              <w:jc w:val="center"/>
              <w:rPr>
                <w:rFonts w:ascii="Times New Roman" w:eastAsia="宋体" w:hAnsi="Times New Roman" w:cs="Times New Roman"/>
                <w:bCs/>
                <w:lang w:val="en-US" w:eastAsia="zh-CN"/>
              </w:rPr>
            </w:pPr>
            <w:r>
              <w:rPr>
                <w:rFonts w:ascii="Times New Roman" w:eastAsia="宋体" w:hAnsi="Times New Roman" w:cs="Times New Roman"/>
                <w:bCs/>
                <w:lang w:val="en-US" w:eastAsia="zh-CN"/>
              </w:rPr>
              <w:t>P</w:t>
            </w:r>
            <w:r w:rsidRPr="00FB0B2C">
              <w:rPr>
                <w:rFonts w:ascii="Times New Roman" w:eastAsia="宋体"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4581CDC" w14:textId="77777777" w:rsidR="00D93C2D" w:rsidRPr="00FB0B2C" w:rsidRDefault="00D93C2D" w:rsidP="003F2E1A">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7CDBB" w14:textId="77777777" w:rsidR="00D93C2D" w:rsidRPr="00FB0B2C" w:rsidRDefault="00D93C2D" w:rsidP="003F2E1A">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Application case</w:t>
            </w:r>
          </w:p>
        </w:tc>
      </w:tr>
      <w:tr w:rsidR="008270D2" w:rsidRPr="00FB0B2C" w14:paraId="2773609A" w14:textId="77777777" w:rsidTr="003F2E1A">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1ADB213" w14:textId="6034C6BD"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2F95649C" w14:textId="617F27B6"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141891F" w14:textId="4252B17C"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A361293" w14:textId="66F6B2EC"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Training new CSI-RS P2 beam in Carrier B based on previous CSI-RS P1 beam in Carrier A.</w:t>
            </w:r>
          </w:p>
        </w:tc>
      </w:tr>
      <w:tr w:rsidR="008270D2" w:rsidRPr="00FB0B2C" w14:paraId="56226D79" w14:textId="77777777" w:rsidTr="00080E68">
        <w:trPr>
          <w:trHeight w:val="33"/>
          <w:jc w:val="center"/>
        </w:trPr>
        <w:tc>
          <w:tcPr>
            <w:tcW w:w="829" w:type="pct"/>
            <w:tcBorders>
              <w:top w:val="single" w:sz="8" w:space="0" w:color="000000"/>
              <w:left w:val="single" w:sz="8" w:space="0" w:color="000000"/>
              <w:bottom w:val="single" w:sz="4" w:space="0" w:color="auto"/>
              <w:right w:val="single" w:sz="8" w:space="0" w:color="000000"/>
            </w:tcBorders>
            <w:vAlign w:val="center"/>
          </w:tcPr>
          <w:p w14:paraId="0E44037A"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6246200E"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3748B6E4"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7B9D21B1" w14:textId="4E49BCAF"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Indicating </w:t>
            </w:r>
            <w:r w:rsidR="0037735D">
              <w:rPr>
                <w:rFonts w:ascii="Times New Roman" w:eastAsia="宋体" w:hAnsi="Times New Roman" w:cs="Times New Roman"/>
                <w:lang w:val="en-US" w:eastAsia="zh-CN"/>
              </w:rPr>
              <w:t xml:space="preserve">of </w:t>
            </w:r>
            <w:r>
              <w:rPr>
                <w:rFonts w:ascii="Times New Roman" w:eastAsia="宋体" w:hAnsi="Times New Roman" w:cs="Times New Roman"/>
                <w:lang w:val="en-US" w:eastAsia="zh-CN"/>
              </w:rPr>
              <w:t xml:space="preserve">derivation of Channel estimation parameters </w:t>
            </w:r>
            <w:r w:rsidR="00FF7E75">
              <w:rPr>
                <w:rFonts w:ascii="Times New Roman" w:eastAsia="宋体" w:hAnsi="Times New Roman" w:cs="Times New Roman"/>
                <w:lang w:val="en-US" w:eastAsia="zh-CN"/>
              </w:rPr>
              <w:t xml:space="preserve">such as </w:t>
            </w:r>
            <w:r w:rsidR="00FF7E75">
              <w:rPr>
                <w:rFonts w:ascii="Times New Roman" w:eastAsia="宋体" w:hAnsi="Times New Roman" w:cs="Times New Roman" w:hint="eastAsia"/>
                <w:lang w:val="en-US" w:eastAsia="zh-CN"/>
              </w:rPr>
              <w:t>D</w:t>
            </w:r>
            <w:r w:rsidR="00FF7E75">
              <w:rPr>
                <w:rFonts w:ascii="Times New Roman" w:eastAsia="宋体" w:hAnsi="Times New Roman" w:cs="Times New Roman"/>
                <w:lang w:val="en-US" w:eastAsia="zh-CN"/>
              </w:rPr>
              <w:t>oppler</w:t>
            </w:r>
            <w:r w:rsidR="0037735D">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for one CC based on CSI-RS from a different CC/BWP</w:t>
            </w:r>
          </w:p>
        </w:tc>
      </w:tr>
      <w:tr w:rsidR="008270D2" w:rsidRPr="00FB0B2C" w14:paraId="7B32E899" w14:textId="77777777" w:rsidTr="00080E68">
        <w:trPr>
          <w:trHeight w:val="33"/>
          <w:jc w:val="center"/>
        </w:trPr>
        <w:tc>
          <w:tcPr>
            <w:tcW w:w="829" w:type="pct"/>
            <w:tcBorders>
              <w:top w:val="single" w:sz="4" w:space="0" w:color="auto"/>
              <w:left w:val="single" w:sz="4" w:space="0" w:color="auto"/>
              <w:bottom w:val="single" w:sz="4" w:space="0" w:color="auto"/>
              <w:right w:val="single" w:sz="4" w:space="0" w:color="auto"/>
            </w:tcBorders>
            <w:vAlign w:val="center"/>
          </w:tcPr>
          <w:p w14:paraId="01CEA3A3"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6F684E2C"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F8BE367"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49FA2BD" w14:textId="77777777"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Spatial QCL in reciprocal sense for indicating of PUCCH/PUSCH beam for UL based on DL grant reception in another CC</w:t>
            </w:r>
          </w:p>
        </w:tc>
      </w:tr>
      <w:tr w:rsidR="00080E68" w:rsidRPr="00FB0B2C" w14:paraId="7098A737" w14:textId="77777777" w:rsidTr="00080E68">
        <w:trPr>
          <w:trHeight w:val="335"/>
          <w:jc w:val="center"/>
        </w:trPr>
        <w:tc>
          <w:tcPr>
            <w:tcW w:w="5000" w:type="pct"/>
            <w:gridSpan w:val="4"/>
            <w:tcBorders>
              <w:top w:val="single" w:sz="4" w:space="0" w:color="auto"/>
            </w:tcBorders>
          </w:tcPr>
          <w:p w14:paraId="683C6918" w14:textId="7FA7D665" w:rsidR="00080E68" w:rsidRPr="00080E68" w:rsidRDefault="00080E68" w:rsidP="00080E68">
            <w:pPr>
              <w:pStyle w:val="maintext"/>
              <w:snapToGrid w:val="0"/>
              <w:spacing w:line="240" w:lineRule="auto"/>
              <w:jc w:val="left"/>
              <w:rPr>
                <w:rFonts w:ascii="Times New Roman" w:eastAsia="宋体" w:hAnsi="Times New Roman" w:cs="Times New Roman"/>
                <w:sz w:val="16"/>
                <w:lang w:val="en-US" w:eastAsia="zh-CN"/>
              </w:rPr>
            </w:pPr>
            <w:r w:rsidRPr="00080E68">
              <w:rPr>
                <w:rFonts w:ascii="Times New Roman" w:eastAsia="宋体" w:hAnsi="Times New Roman" w:cs="Times New Roman"/>
                <w:b/>
                <w:sz w:val="16"/>
                <w:lang w:val="en-US" w:eastAsia="zh-CN"/>
              </w:rPr>
              <w:t>Note:</w:t>
            </w:r>
            <w:r w:rsidRPr="00080E68">
              <w:rPr>
                <w:rFonts w:ascii="Times New Roman" w:eastAsia="宋体" w:hAnsi="Times New Roman" w:cs="Times New Roman"/>
                <w:sz w:val="16"/>
                <w:lang w:val="en-US" w:eastAsia="zh-CN"/>
              </w:rPr>
              <w:t xml:space="preserve"> QCL Parameters</w:t>
            </w:r>
            <w:r>
              <w:rPr>
                <w:rFonts w:ascii="Times New Roman" w:eastAsia="宋体" w:hAnsi="Times New Roman" w:cs="Times New Roman"/>
                <w:sz w:val="16"/>
                <w:lang w:val="en-US" w:eastAsia="zh-CN"/>
              </w:rPr>
              <w:t xml:space="preserve"> are </w:t>
            </w:r>
            <w:r w:rsidRPr="00080E68">
              <w:rPr>
                <w:rFonts w:ascii="Times New Roman" w:eastAsia="宋体" w:hAnsi="Times New Roman" w:cs="Times New Roman"/>
                <w:sz w:val="16"/>
                <w:lang w:val="en-US" w:eastAsia="zh-CN"/>
              </w:rPr>
              <w:t>(1) average gain, (2) average delay, (3) Doppler shift, (4) delay spread, (5) Doppler spread, and (6) spatial RX parameter(s)</w:t>
            </w:r>
          </w:p>
        </w:tc>
      </w:tr>
    </w:tbl>
    <w:p w14:paraId="5797812C" w14:textId="72F38490" w:rsidR="00F50608" w:rsidRPr="00FD6FEB" w:rsidRDefault="00F50608" w:rsidP="00F50608">
      <w:pPr>
        <w:spacing w:before="180"/>
        <w:jc w:val="both"/>
        <w:rPr>
          <w:i/>
        </w:rPr>
      </w:pPr>
      <w:r w:rsidRPr="007A4EDB">
        <w:rPr>
          <w:b/>
          <w:i/>
        </w:rPr>
        <w:t>Proposal</w:t>
      </w:r>
      <w:r>
        <w:rPr>
          <w:b/>
          <w:i/>
        </w:rPr>
        <w:t xml:space="preserve"> 1</w:t>
      </w:r>
      <w:r w:rsidRPr="007A4EDB">
        <w:rPr>
          <w:b/>
          <w:i/>
        </w:rPr>
        <w:t>:</w:t>
      </w:r>
      <w:r>
        <w:rPr>
          <w:b/>
          <w:i/>
        </w:rPr>
        <w:t xml:space="preserve"> </w:t>
      </w:r>
      <w:r w:rsidR="00913589">
        <w:rPr>
          <w:i/>
        </w:rPr>
        <w:t>NR shall s</w:t>
      </w:r>
      <w:r w:rsidRPr="00FD6FEB">
        <w:rPr>
          <w:i/>
        </w:rPr>
        <w:t>upport</w:t>
      </w:r>
      <w:r w:rsidR="00913589">
        <w:rPr>
          <w:i/>
        </w:rPr>
        <w:t xml:space="preserve"> cross carrier QCL indication between the RS pairs</w:t>
      </w:r>
      <w:r w:rsidR="008270D2">
        <w:rPr>
          <w:i/>
        </w:rPr>
        <w:t xml:space="preserve"> </w:t>
      </w:r>
      <w:r w:rsidR="003F2E1A">
        <w:rPr>
          <w:i/>
        </w:rPr>
        <w:t>w.r.t to</w:t>
      </w:r>
      <w:r w:rsidR="008270D2">
        <w:rPr>
          <w:i/>
        </w:rPr>
        <w:t xml:space="preserve"> the</w:t>
      </w:r>
      <w:r w:rsidR="00764D3E">
        <w:rPr>
          <w:i/>
        </w:rPr>
        <w:t>ir corresponding</w:t>
      </w:r>
      <w:r w:rsidR="008270D2">
        <w:rPr>
          <w:i/>
        </w:rPr>
        <w:t xml:space="preserve"> QCL parameter sets as </w:t>
      </w:r>
      <w:r w:rsidR="00D47F4C">
        <w:rPr>
          <w:i/>
        </w:rPr>
        <w:t>described</w:t>
      </w:r>
      <w:r w:rsidR="008270D2">
        <w:rPr>
          <w:i/>
        </w:rPr>
        <w:t xml:space="preserve"> in </w:t>
      </w:r>
      <w:r w:rsidR="00913589">
        <w:rPr>
          <w:i/>
        </w:rPr>
        <w:t>Table 1.</w:t>
      </w:r>
    </w:p>
    <w:p w14:paraId="07A556B5" w14:textId="77777777" w:rsidR="00D93C2D" w:rsidRDefault="00D93C2D" w:rsidP="00124BEE">
      <w:pPr>
        <w:spacing w:before="180"/>
        <w:jc w:val="both"/>
      </w:pPr>
    </w:p>
    <w:p w14:paraId="4FBECFE2" w14:textId="1E78BA21" w:rsidR="009210DF" w:rsidRPr="009210DF" w:rsidRDefault="009210DF" w:rsidP="009210DF">
      <w:pPr>
        <w:rPr>
          <w:lang w:val="en-GB"/>
        </w:rPr>
      </w:pPr>
    </w:p>
    <w:p w14:paraId="1D1D2FC7" w14:textId="587B460E" w:rsidR="00124BEE" w:rsidRDefault="008270D2" w:rsidP="00124BEE">
      <w:pPr>
        <w:pStyle w:val="Heading3"/>
      </w:pPr>
      <w:r>
        <w:lastRenderedPageBreak/>
        <w:t>Signaling</w:t>
      </w:r>
      <w:r w:rsidR="00124BEE">
        <w:t xml:space="preserve"> Aspects</w:t>
      </w:r>
    </w:p>
    <w:p w14:paraId="720003B5" w14:textId="77777777" w:rsidR="006A73D8" w:rsidRDefault="008270D2" w:rsidP="008270D2">
      <w:pPr>
        <w:spacing w:before="180"/>
        <w:jc w:val="both"/>
      </w:pPr>
      <w:r>
        <w:t xml:space="preserve">There are several ways to enable signaling of QCL relationships across component carriers. Signaling can utilize a mix of semi-static and dynamic signaling. </w:t>
      </w:r>
      <w:r w:rsidR="0011282D">
        <w:t>A</w:t>
      </w:r>
      <w:r>
        <w:t xml:space="preserve"> way to enable this feature is by introducing </w:t>
      </w:r>
      <w:r w:rsidRPr="002F580B">
        <w:rPr>
          <w:i/>
        </w:rPr>
        <w:t>cross-carrier QCL groups</w:t>
      </w:r>
      <w:r>
        <w:rPr>
          <w:i/>
        </w:rPr>
        <w:t xml:space="preserve">. </w:t>
      </w:r>
      <w:r>
        <w:t>Each cross-carrier QCL group is composed of a set of CCs/BWPs and cell IDs across which cross-carrier QCL indication can be applied.</w:t>
      </w:r>
      <w:r w:rsidR="00D47F4C">
        <w:t xml:space="preserve"> The gNB may choose these groups based on several aspects</w:t>
      </w:r>
      <w:r w:rsidR="0011282D">
        <w:t>,</w:t>
      </w:r>
      <w:r w:rsidR="00D47F4C">
        <w:t xml:space="preserve"> where one such example </w:t>
      </w:r>
      <w:r w:rsidR="0011282D">
        <w:t xml:space="preserve">is selection based on </w:t>
      </w:r>
      <w:r w:rsidR="00B2072B">
        <w:t>whether</w:t>
      </w:r>
      <w:r w:rsidR="0011282D">
        <w:t xml:space="preserve"> the CCs are co-located and </w:t>
      </w:r>
      <w:r w:rsidR="00B2072B">
        <w:t xml:space="preserve">may </w:t>
      </w:r>
      <w:r w:rsidR="0011282D">
        <w:t>us</w:t>
      </w:r>
      <w:r w:rsidR="00B2072B">
        <w:t>e</w:t>
      </w:r>
      <w:r w:rsidR="0011282D">
        <w:t xml:space="preserve"> the same analog beam.</w:t>
      </w:r>
      <w:r w:rsidR="001A5727">
        <w:t xml:space="preserve"> gNB can for example configure multiple </w:t>
      </w:r>
      <w:r w:rsidR="001A5727" w:rsidRPr="001A5727">
        <w:rPr>
          <w:i/>
        </w:rPr>
        <w:t>cross-carrier QCL groups</w:t>
      </w:r>
      <w:r w:rsidR="001A5727">
        <w:t xml:space="preserve">, where for example the CCs in each cross-carrier QCL group are co-located. </w:t>
      </w:r>
    </w:p>
    <w:p w14:paraId="2AE3239B" w14:textId="64375898" w:rsidR="006A73D8" w:rsidRDefault="006A73D8" w:rsidP="008270D2">
      <w:pPr>
        <w:spacing w:before="180"/>
        <w:jc w:val="both"/>
      </w:pPr>
      <w:r>
        <w:t xml:space="preserve">As seen from the discussion in the previous section, explicit signaling of the QCL parameter sets, i.e. </w:t>
      </w:r>
      <w:r w:rsidRPr="006A73D8">
        <w:rPr>
          <w:i/>
        </w:rPr>
        <w:t xml:space="preserve">QCL_SetA, QCL_SetB </w:t>
      </w:r>
      <w:r w:rsidRPr="006A73D8">
        <w:t>or</w:t>
      </w:r>
      <w:r w:rsidRPr="006A73D8">
        <w:rPr>
          <w:i/>
        </w:rPr>
        <w:t xml:space="preserve"> QCL_SetC</w:t>
      </w:r>
      <w:r>
        <w:t xml:space="preserve"> may not be required, and this can be known from context where the signaling is used, i.e. whether it is for beam management, DL transmission or UL transmission. </w:t>
      </w:r>
      <w:r w:rsidR="001A5727">
        <w:t>Each cell ID in a cross-carrier QCL group</w:t>
      </w:r>
      <w:r>
        <w:t xml:space="preserve"> during configuration (of the </w:t>
      </w:r>
      <w:r w:rsidRPr="006A73D8">
        <w:rPr>
          <w:i/>
        </w:rPr>
        <w:t>cross-carrier QCL</w:t>
      </w:r>
      <w:r>
        <w:t xml:space="preserve"> group)</w:t>
      </w:r>
      <w:r w:rsidR="001A5727">
        <w:t xml:space="preserve"> can be provided a unique </w:t>
      </w:r>
      <w:r w:rsidR="004E5D3A">
        <w:t>Tag</w:t>
      </w:r>
      <w:r>
        <w:t xml:space="preserve"> occupying a few bits,</w:t>
      </w:r>
      <w:r w:rsidR="001A5727">
        <w:t xml:space="preserve"> which can be used for dynam</w:t>
      </w:r>
      <w:r>
        <w:t>ic indication of cross-carrier QCL relationships across CC by uniquely identifying the CC. This helps to minimize overhead during dynamic DCI based signaling. An example of Component Carrier group</w:t>
      </w:r>
      <w:r w:rsidR="00576F0E">
        <w:t>s</w:t>
      </w:r>
      <w:r>
        <w:t xml:space="preserve"> is shown in the table below:</w:t>
      </w:r>
    </w:p>
    <w:p w14:paraId="354AB7C3" w14:textId="3269C5E3" w:rsidR="00BE0E7F" w:rsidRDefault="00BE0E7F" w:rsidP="00BE0E7F">
      <w:pPr>
        <w:pStyle w:val="Caption"/>
        <w:keepNext/>
      </w:pPr>
      <w:r>
        <w:t xml:space="preserve">Table </w:t>
      </w:r>
      <w:r w:rsidR="00E36F25">
        <w:fldChar w:fldCharType="begin"/>
      </w:r>
      <w:r w:rsidR="00E36F25">
        <w:instrText xml:space="preserve"> SEQ Table \* ARABIC </w:instrText>
      </w:r>
      <w:r w:rsidR="00E36F25">
        <w:fldChar w:fldCharType="separate"/>
      </w:r>
      <w:r>
        <w:rPr>
          <w:noProof/>
        </w:rPr>
        <w:t>2</w:t>
      </w:r>
      <w:r w:rsidR="00E36F25">
        <w:rPr>
          <w:noProof/>
        </w:rPr>
        <w:fldChar w:fldCharType="end"/>
      </w:r>
      <w:r>
        <w:t>: Example of Cross-Carrier QCL group</w:t>
      </w:r>
      <w:r w:rsidR="00CE0052">
        <w:t xml:space="preserve"> Configuration</w:t>
      </w:r>
    </w:p>
    <w:tbl>
      <w:tblPr>
        <w:tblStyle w:val="TableGrid"/>
        <w:tblW w:w="10241" w:type="dxa"/>
        <w:jc w:val="center"/>
        <w:tblLook w:val="04A0" w:firstRow="1" w:lastRow="0" w:firstColumn="1" w:lastColumn="0" w:noHBand="0" w:noVBand="1"/>
      </w:tblPr>
      <w:tblGrid>
        <w:gridCol w:w="2875"/>
        <w:gridCol w:w="2340"/>
        <w:gridCol w:w="5026"/>
      </w:tblGrid>
      <w:tr w:rsidR="004E5D3A" w14:paraId="6E7231A2" w14:textId="77777777" w:rsidTr="004E5D3A">
        <w:trPr>
          <w:trHeight w:val="501"/>
          <w:jc w:val="center"/>
        </w:trPr>
        <w:tc>
          <w:tcPr>
            <w:tcW w:w="2875" w:type="dxa"/>
            <w:vMerge w:val="restart"/>
            <w:vAlign w:val="center"/>
          </w:tcPr>
          <w:p w14:paraId="740045FA" w14:textId="0F7A8CD6" w:rsidR="004E5D3A" w:rsidRPr="004E5D3A" w:rsidRDefault="004E5D3A" w:rsidP="004E5D3A">
            <w:pPr>
              <w:spacing w:before="180"/>
              <w:jc w:val="center"/>
              <w:rPr>
                <w:i/>
              </w:rPr>
            </w:pPr>
            <w:r w:rsidRPr="004E5D3A">
              <w:rPr>
                <w:i/>
              </w:rPr>
              <w:t>Cross-carrier QCL group A</w:t>
            </w:r>
          </w:p>
        </w:tc>
        <w:tc>
          <w:tcPr>
            <w:tcW w:w="2340" w:type="dxa"/>
            <w:vAlign w:val="center"/>
          </w:tcPr>
          <w:p w14:paraId="49897584" w14:textId="742B285D" w:rsidR="004E5D3A" w:rsidRDefault="004E5D3A" w:rsidP="004E5D3A">
            <w:pPr>
              <w:spacing w:before="180"/>
              <w:jc w:val="center"/>
            </w:pPr>
            <w:r>
              <w:t>CC 1</w:t>
            </w:r>
          </w:p>
        </w:tc>
        <w:tc>
          <w:tcPr>
            <w:tcW w:w="5026" w:type="dxa"/>
            <w:vAlign w:val="center"/>
          </w:tcPr>
          <w:p w14:paraId="396E1FCC" w14:textId="69906FDB" w:rsidR="004E5D3A" w:rsidRDefault="004E5D3A" w:rsidP="004E5D3A">
            <w:pPr>
              <w:spacing w:before="180"/>
              <w:jc w:val="center"/>
            </w:pPr>
            <w:r>
              <w:t>Cell ID: 30, unique Tag: 00, Other CC details</w:t>
            </w:r>
          </w:p>
        </w:tc>
      </w:tr>
      <w:tr w:rsidR="004E5D3A" w14:paraId="3AC2A822" w14:textId="77777777" w:rsidTr="004E5D3A">
        <w:trPr>
          <w:trHeight w:val="501"/>
          <w:jc w:val="center"/>
        </w:trPr>
        <w:tc>
          <w:tcPr>
            <w:tcW w:w="2875" w:type="dxa"/>
            <w:vMerge/>
          </w:tcPr>
          <w:p w14:paraId="2DE6F975" w14:textId="77777777" w:rsidR="004E5D3A" w:rsidRDefault="004E5D3A" w:rsidP="008270D2">
            <w:pPr>
              <w:spacing w:before="180"/>
            </w:pPr>
          </w:p>
        </w:tc>
        <w:tc>
          <w:tcPr>
            <w:tcW w:w="2340" w:type="dxa"/>
            <w:vAlign w:val="center"/>
          </w:tcPr>
          <w:p w14:paraId="10FCBCAC" w14:textId="61CCC052" w:rsidR="004E5D3A" w:rsidRDefault="004E5D3A" w:rsidP="004E5D3A">
            <w:pPr>
              <w:spacing w:before="180"/>
              <w:jc w:val="center"/>
            </w:pPr>
            <w:r>
              <w:t>CC 2</w:t>
            </w:r>
          </w:p>
        </w:tc>
        <w:tc>
          <w:tcPr>
            <w:tcW w:w="5026" w:type="dxa"/>
            <w:vAlign w:val="center"/>
          </w:tcPr>
          <w:p w14:paraId="4ADECAAE" w14:textId="355EA70E" w:rsidR="004E5D3A" w:rsidRDefault="004E5D3A" w:rsidP="004E5D3A">
            <w:pPr>
              <w:spacing w:before="180"/>
              <w:jc w:val="center"/>
            </w:pPr>
            <w:r>
              <w:t>Cell ID: 46, unique Tag: 01, Other CC details</w:t>
            </w:r>
          </w:p>
        </w:tc>
      </w:tr>
      <w:tr w:rsidR="004E5D3A" w14:paraId="1728E2BE" w14:textId="77777777" w:rsidTr="004E5D3A">
        <w:trPr>
          <w:trHeight w:val="507"/>
          <w:jc w:val="center"/>
        </w:trPr>
        <w:tc>
          <w:tcPr>
            <w:tcW w:w="2875" w:type="dxa"/>
            <w:vMerge/>
          </w:tcPr>
          <w:p w14:paraId="58B9062E" w14:textId="77777777" w:rsidR="004E5D3A" w:rsidRDefault="004E5D3A" w:rsidP="004E5D3A">
            <w:pPr>
              <w:spacing w:before="180"/>
            </w:pPr>
          </w:p>
        </w:tc>
        <w:tc>
          <w:tcPr>
            <w:tcW w:w="2340" w:type="dxa"/>
            <w:vAlign w:val="center"/>
          </w:tcPr>
          <w:p w14:paraId="4D2EE6C8" w14:textId="7F6A5FB0" w:rsidR="004E5D3A" w:rsidRDefault="004E5D3A" w:rsidP="004E5D3A">
            <w:pPr>
              <w:spacing w:before="180"/>
              <w:jc w:val="center"/>
            </w:pPr>
            <w:r>
              <w:t>CC 3</w:t>
            </w:r>
          </w:p>
        </w:tc>
        <w:tc>
          <w:tcPr>
            <w:tcW w:w="5026" w:type="dxa"/>
            <w:vAlign w:val="center"/>
          </w:tcPr>
          <w:p w14:paraId="1B5858DB" w14:textId="0199ED4D" w:rsidR="004E5D3A" w:rsidRDefault="004E5D3A" w:rsidP="004E5D3A">
            <w:pPr>
              <w:spacing w:before="180"/>
              <w:jc w:val="center"/>
            </w:pPr>
            <w:r>
              <w:t>Cell ID: 74, unique Tag: 10, Other CC details</w:t>
            </w:r>
          </w:p>
        </w:tc>
      </w:tr>
      <w:tr w:rsidR="004E5D3A" w14:paraId="0C3862AC" w14:textId="77777777" w:rsidTr="004E5D3A">
        <w:trPr>
          <w:trHeight w:val="600"/>
          <w:jc w:val="center"/>
        </w:trPr>
        <w:tc>
          <w:tcPr>
            <w:tcW w:w="2875" w:type="dxa"/>
            <w:vMerge w:val="restart"/>
            <w:vAlign w:val="center"/>
          </w:tcPr>
          <w:p w14:paraId="168F6167" w14:textId="2C9B2301" w:rsidR="004E5D3A" w:rsidRDefault="004E5D3A" w:rsidP="004E5D3A">
            <w:pPr>
              <w:spacing w:before="180"/>
              <w:jc w:val="center"/>
            </w:pPr>
            <w:r w:rsidRPr="004E5D3A">
              <w:rPr>
                <w:i/>
              </w:rPr>
              <w:t xml:space="preserve">Cross-carrier QCL group </w:t>
            </w:r>
            <w:r>
              <w:rPr>
                <w:i/>
              </w:rPr>
              <w:t>B</w:t>
            </w:r>
          </w:p>
        </w:tc>
        <w:tc>
          <w:tcPr>
            <w:tcW w:w="2340" w:type="dxa"/>
            <w:vAlign w:val="center"/>
          </w:tcPr>
          <w:p w14:paraId="15985FBF" w14:textId="4CDD784C" w:rsidR="004E5D3A" w:rsidRDefault="004E5D3A" w:rsidP="004E5D3A">
            <w:pPr>
              <w:spacing w:before="180"/>
              <w:jc w:val="center"/>
            </w:pPr>
            <w:r>
              <w:t>CC 4</w:t>
            </w:r>
          </w:p>
        </w:tc>
        <w:tc>
          <w:tcPr>
            <w:tcW w:w="5026" w:type="dxa"/>
            <w:vAlign w:val="center"/>
          </w:tcPr>
          <w:p w14:paraId="119DE620" w14:textId="68F4F3F2" w:rsidR="004E5D3A" w:rsidRDefault="004E5D3A" w:rsidP="004E5D3A">
            <w:pPr>
              <w:spacing w:before="180"/>
              <w:jc w:val="center"/>
            </w:pPr>
            <w:r>
              <w:t>Cell ID : 4, unique Tag : 00, Other CC details</w:t>
            </w:r>
          </w:p>
        </w:tc>
      </w:tr>
      <w:tr w:rsidR="004E5D3A" w14:paraId="01ED2E97" w14:textId="77777777" w:rsidTr="004E5D3A">
        <w:trPr>
          <w:trHeight w:val="600"/>
          <w:jc w:val="center"/>
        </w:trPr>
        <w:tc>
          <w:tcPr>
            <w:tcW w:w="2875" w:type="dxa"/>
            <w:vMerge/>
          </w:tcPr>
          <w:p w14:paraId="6A2E0D11" w14:textId="77777777" w:rsidR="004E5D3A" w:rsidRDefault="004E5D3A" w:rsidP="004E5D3A">
            <w:pPr>
              <w:spacing w:before="180"/>
            </w:pPr>
          </w:p>
        </w:tc>
        <w:tc>
          <w:tcPr>
            <w:tcW w:w="2340" w:type="dxa"/>
            <w:vAlign w:val="center"/>
          </w:tcPr>
          <w:p w14:paraId="03B821F1" w14:textId="14EEA658" w:rsidR="004E5D3A" w:rsidRDefault="004E5D3A" w:rsidP="004E5D3A">
            <w:pPr>
              <w:spacing w:before="180"/>
              <w:jc w:val="center"/>
            </w:pPr>
            <w:r>
              <w:t>CC 5</w:t>
            </w:r>
          </w:p>
        </w:tc>
        <w:tc>
          <w:tcPr>
            <w:tcW w:w="5026" w:type="dxa"/>
            <w:vAlign w:val="center"/>
          </w:tcPr>
          <w:p w14:paraId="49FAC915" w14:textId="1B778C83" w:rsidR="004E5D3A" w:rsidRDefault="004E5D3A" w:rsidP="004E5D3A">
            <w:pPr>
              <w:spacing w:before="180"/>
              <w:jc w:val="center"/>
            </w:pPr>
            <w:r>
              <w:t>Cell ID : 8, unique</w:t>
            </w:r>
            <w:r w:rsidR="00D339E2">
              <w:t xml:space="preserve"> Tag : </w:t>
            </w:r>
            <w:r>
              <w:t>0</w:t>
            </w:r>
            <w:r w:rsidR="00D339E2">
              <w:t>1</w:t>
            </w:r>
            <w:r>
              <w:t>, Other CC details</w:t>
            </w:r>
          </w:p>
        </w:tc>
      </w:tr>
    </w:tbl>
    <w:p w14:paraId="3B429777" w14:textId="05DA8313" w:rsidR="00D47F4C" w:rsidRDefault="001A5727" w:rsidP="008270D2">
      <w:pPr>
        <w:spacing w:before="180"/>
        <w:jc w:val="both"/>
      </w:pPr>
      <w:r>
        <w:t xml:space="preserve"> </w:t>
      </w:r>
      <w:r w:rsidR="0011282D">
        <w:t xml:space="preserve"> </w:t>
      </w:r>
    </w:p>
    <w:p w14:paraId="622E981E" w14:textId="32E0093F" w:rsidR="008270D2" w:rsidRDefault="0072266B" w:rsidP="008270D2">
      <w:pPr>
        <w:spacing w:before="180"/>
        <w:jc w:val="both"/>
      </w:pPr>
      <w:r>
        <w:t xml:space="preserve">The unique tag can be used to minimize overhead during dynamic signaling of cross-carrier QCL assumption.  </w:t>
      </w:r>
      <w:r w:rsidR="00B2072B">
        <w:t xml:space="preserve">NB can configure a set of CC groups </w:t>
      </w:r>
      <w:r w:rsidR="008270D2">
        <w:t xml:space="preserve">whose </w:t>
      </w:r>
      <w:r w:rsidR="00D47F4C">
        <w:t>associated r</w:t>
      </w:r>
      <w:r w:rsidR="008270D2">
        <w:t xml:space="preserve">eference </w:t>
      </w:r>
      <w:r w:rsidR="00D47F4C">
        <w:t>s</w:t>
      </w:r>
      <w:r w:rsidR="008270D2">
        <w:t xml:space="preserve">ignals/Ports (e.g SS/CSI-RS etc) can be assumed to be QCLed with each other w.r.t a set of QCL parameters. </w:t>
      </w:r>
    </w:p>
    <w:p w14:paraId="61BBDBCD" w14:textId="223A232C" w:rsidR="008270D2" w:rsidRPr="008270D2" w:rsidRDefault="008270D2" w:rsidP="00124BEE">
      <w:pPr>
        <w:spacing w:before="180"/>
        <w:jc w:val="both"/>
        <w:rPr>
          <w:b/>
        </w:rPr>
      </w:pPr>
      <w:r w:rsidRPr="008270D2">
        <w:rPr>
          <w:b/>
        </w:rPr>
        <w:t>Dynami</w:t>
      </w:r>
      <w:r>
        <w:rPr>
          <w:b/>
        </w:rPr>
        <w:t>c</w:t>
      </w:r>
      <w:r w:rsidRPr="008270D2">
        <w:rPr>
          <w:b/>
        </w:rPr>
        <w:t xml:space="preserve"> Signaling:</w:t>
      </w:r>
    </w:p>
    <w:p w14:paraId="5466D9BF" w14:textId="36A6BFCF" w:rsidR="00DB2BB8" w:rsidRDefault="00124BEE" w:rsidP="00124BEE">
      <w:pPr>
        <w:spacing w:before="180"/>
        <w:jc w:val="both"/>
      </w:pPr>
      <w:r w:rsidRPr="00CF7A7E">
        <w:t>Ap</w:t>
      </w:r>
      <w:r>
        <w:t>art from the configuration</w:t>
      </w:r>
      <w:r w:rsidR="0072266B">
        <w:t xml:space="preserve"> of </w:t>
      </w:r>
      <w:r w:rsidR="0072266B" w:rsidRPr="0072266B">
        <w:rPr>
          <w:i/>
        </w:rPr>
        <w:t>cross-carrier QCL groups</w:t>
      </w:r>
      <w:r w:rsidR="0072266B">
        <w:t xml:space="preserve"> in R</w:t>
      </w:r>
      <w:r>
        <w:t>RC,</w:t>
      </w:r>
      <w:r w:rsidR="0072266B">
        <w:t xml:space="preserve"> </w:t>
      </w:r>
      <w:r>
        <w:t>dynamic signaling can be employed for fast beam indication.</w:t>
      </w:r>
      <w:r w:rsidR="0072266B">
        <w:t xml:space="preserve"> Key motivation for dynamic signaling is</w:t>
      </w:r>
      <w:r w:rsidR="00DB2BB8">
        <w:t xml:space="preserve"> improved flexibility for gNB in scheduling</w:t>
      </w:r>
      <w:r w:rsidR="0072266B">
        <w:t xml:space="preserve"> UE</w:t>
      </w:r>
      <w:r w:rsidR="00DB2BB8">
        <w:t>.</w:t>
      </w:r>
      <w:r w:rsidR="0072266B">
        <w:t xml:space="preserve"> </w:t>
      </w:r>
      <w:r>
        <w:t xml:space="preserve"> NR already supports DCI based indication of spatial QCL assumption between DL RS antenna port(s) and DM-RS antenna port(s) of a DL data channel. It is natural to extend this concept across </w:t>
      </w:r>
      <w:r w:rsidR="00CC33BD">
        <w:t>CCs</w:t>
      </w:r>
      <w:r>
        <w:t xml:space="preserve"> and BWPs, where the </w:t>
      </w:r>
      <w:r w:rsidR="00DB2BB8">
        <w:t>unique tag in</w:t>
      </w:r>
      <w:r>
        <w:t xml:space="preserve"> the </w:t>
      </w:r>
      <w:r w:rsidRPr="00124BEE">
        <w:rPr>
          <w:i/>
        </w:rPr>
        <w:t>cross-carrier QCL group</w:t>
      </w:r>
      <w:r>
        <w:t xml:space="preserve"> could be indicated in the DCI. </w:t>
      </w:r>
      <w:r w:rsidR="00DB2BB8">
        <w:t xml:space="preserve"> The UE when configured by higher layers to enable cross-carrier signaling, will interpret the unique tag in the DCI, and identify the cross-carrier QCL CC.  The cross-carrier QCL group can be implicitly derived from the CC that is scheduled</w:t>
      </w:r>
      <w:r w:rsidR="00D339E2">
        <w:t>, if the cross-carrier QCL groups do not overlap.</w:t>
      </w:r>
      <w:r w:rsidR="00DB2BB8">
        <w:t xml:space="preserve"> Some examples are provided below. </w:t>
      </w:r>
    </w:p>
    <w:p w14:paraId="4EE69819" w14:textId="4755D43C" w:rsidR="00DB2BB8" w:rsidRPr="004F00F9" w:rsidRDefault="00D339E2" w:rsidP="004F00F9">
      <w:pPr>
        <w:numPr>
          <w:ilvl w:val="0"/>
          <w:numId w:val="15"/>
        </w:numPr>
        <w:overflowPunct/>
        <w:autoSpaceDE/>
        <w:autoSpaceDN/>
        <w:adjustRightInd/>
        <w:spacing w:after="0"/>
        <w:textAlignment w:val="auto"/>
        <w:rPr>
          <w:rFonts w:eastAsia="MS Mincho"/>
          <w:lang w:eastAsia="ja-JP"/>
        </w:rPr>
      </w:pPr>
      <w:r w:rsidRPr="004F00F9">
        <w:rPr>
          <w:rFonts w:eastAsia="MS Mincho"/>
          <w:lang w:eastAsia="ja-JP"/>
        </w:rPr>
        <w:t>Example s</w:t>
      </w:r>
      <w:r w:rsidR="00DB2BB8" w:rsidRPr="004F00F9">
        <w:rPr>
          <w:rFonts w:eastAsia="MS Mincho"/>
          <w:lang w:eastAsia="ja-JP"/>
        </w:rPr>
        <w:t>cenario: CC1 schedules CC2 PDSCH using cross-carrier QCL CSI-RS from CC3</w:t>
      </w:r>
    </w:p>
    <w:p w14:paraId="45BA6C7A" w14:textId="06DEEC46" w:rsidR="00DB2BB8" w:rsidRPr="004F00F9" w:rsidRDefault="00DB2BB8" w:rsidP="004F00F9">
      <w:pPr>
        <w:numPr>
          <w:ilvl w:val="1"/>
          <w:numId w:val="15"/>
        </w:numPr>
        <w:overflowPunct/>
        <w:autoSpaceDE/>
        <w:autoSpaceDN/>
        <w:adjustRightInd/>
        <w:spacing w:after="0"/>
        <w:jc w:val="both"/>
        <w:textAlignment w:val="auto"/>
        <w:rPr>
          <w:rFonts w:eastAsia="微软雅黑"/>
        </w:rPr>
      </w:pPr>
      <w:r w:rsidRPr="004F00F9">
        <w:rPr>
          <w:rFonts w:eastAsia="微软雅黑"/>
        </w:rPr>
        <w:t xml:space="preserve">CC1 can cross-carrier schedule CC2 PDSCH as in CA in LTE, and add tag 10 in the DCI along with the CSI-RS resource/port tag  </w:t>
      </w:r>
    </w:p>
    <w:p w14:paraId="189C3D6B" w14:textId="77777777" w:rsidR="00D339E2" w:rsidRPr="004F00F9" w:rsidRDefault="00DB2BB8" w:rsidP="004F00F9">
      <w:pPr>
        <w:numPr>
          <w:ilvl w:val="1"/>
          <w:numId w:val="15"/>
        </w:numPr>
        <w:overflowPunct/>
        <w:autoSpaceDE/>
        <w:autoSpaceDN/>
        <w:adjustRightInd/>
        <w:spacing w:after="0"/>
        <w:jc w:val="both"/>
        <w:textAlignment w:val="auto"/>
        <w:rPr>
          <w:rFonts w:eastAsia="微软雅黑"/>
        </w:rPr>
      </w:pPr>
      <w:r w:rsidRPr="004F00F9">
        <w:rPr>
          <w:rFonts w:eastAsia="微软雅黑"/>
        </w:rPr>
        <w:t xml:space="preserve">UE will receive DCI in CC1, and </w:t>
      </w:r>
      <w:r w:rsidR="00D339E2" w:rsidRPr="004F00F9">
        <w:rPr>
          <w:rFonts w:eastAsia="微软雅黑"/>
        </w:rPr>
        <w:t>interpret that PDSCH is transmitted on carrier CC2. From this it knows that CC2 belongs to group A</w:t>
      </w:r>
    </w:p>
    <w:p w14:paraId="3D5BBFD7" w14:textId="77777777" w:rsidR="00D339E2" w:rsidRPr="004F00F9" w:rsidRDefault="00D339E2" w:rsidP="004F00F9">
      <w:pPr>
        <w:numPr>
          <w:ilvl w:val="1"/>
          <w:numId w:val="15"/>
        </w:numPr>
        <w:overflowPunct/>
        <w:autoSpaceDE/>
        <w:autoSpaceDN/>
        <w:adjustRightInd/>
        <w:spacing w:after="0"/>
        <w:jc w:val="both"/>
        <w:textAlignment w:val="auto"/>
        <w:rPr>
          <w:rFonts w:eastAsia="微软雅黑"/>
        </w:rPr>
      </w:pPr>
      <w:r w:rsidRPr="004F00F9">
        <w:rPr>
          <w:rFonts w:eastAsia="微软雅黑"/>
        </w:rPr>
        <w:t>UE from the tag 10, knows it has to refer to CSI-RS from CC3</w:t>
      </w:r>
    </w:p>
    <w:p w14:paraId="26B8330F" w14:textId="77777777" w:rsidR="00D339E2" w:rsidRPr="004F00F9" w:rsidRDefault="00D339E2" w:rsidP="004F00F9">
      <w:pPr>
        <w:numPr>
          <w:ilvl w:val="1"/>
          <w:numId w:val="15"/>
        </w:numPr>
        <w:overflowPunct/>
        <w:autoSpaceDE/>
        <w:autoSpaceDN/>
        <w:adjustRightInd/>
        <w:spacing w:after="0"/>
        <w:jc w:val="both"/>
        <w:textAlignment w:val="auto"/>
        <w:rPr>
          <w:rFonts w:eastAsia="微软雅黑"/>
        </w:rPr>
      </w:pPr>
      <w:r w:rsidRPr="004F00F9">
        <w:rPr>
          <w:rFonts w:eastAsia="微软雅黑"/>
        </w:rPr>
        <w:t>Note: that cross-carrier QCL group derivation is implicit. If CC2 appeared in both group A and B, then the group index will also have to be signaled.</w:t>
      </w:r>
    </w:p>
    <w:p w14:paraId="6B93B3CD" w14:textId="2B6C7C35" w:rsidR="00D339E2" w:rsidRPr="004F00F9" w:rsidRDefault="00D339E2" w:rsidP="004F00F9">
      <w:pPr>
        <w:numPr>
          <w:ilvl w:val="0"/>
          <w:numId w:val="15"/>
        </w:numPr>
        <w:overflowPunct/>
        <w:autoSpaceDE/>
        <w:autoSpaceDN/>
        <w:adjustRightInd/>
        <w:spacing w:after="0"/>
        <w:textAlignment w:val="auto"/>
        <w:rPr>
          <w:rFonts w:eastAsia="MS Mincho"/>
          <w:lang w:eastAsia="ja-JP"/>
        </w:rPr>
      </w:pPr>
      <w:r w:rsidRPr="004F00F9">
        <w:rPr>
          <w:rFonts w:eastAsia="MS Mincho"/>
          <w:lang w:eastAsia="ja-JP"/>
        </w:rPr>
        <w:t>Example scenario:</w:t>
      </w:r>
      <w:r w:rsidR="00DB2BB8" w:rsidRPr="004F00F9">
        <w:rPr>
          <w:rFonts w:eastAsia="MS Mincho"/>
          <w:lang w:eastAsia="ja-JP"/>
        </w:rPr>
        <w:t xml:space="preserve"> </w:t>
      </w:r>
      <w:r w:rsidRPr="004F00F9">
        <w:rPr>
          <w:rFonts w:eastAsia="MS Mincho"/>
          <w:lang w:eastAsia="ja-JP"/>
        </w:rPr>
        <w:t>CC1 schedules CC4 PDSCH using cross-carrier QCL CSI-RS from CC5</w:t>
      </w:r>
    </w:p>
    <w:p w14:paraId="1C65A30E" w14:textId="6314921B" w:rsidR="00D339E2" w:rsidRPr="004F00F9" w:rsidRDefault="00D339E2" w:rsidP="004F00F9">
      <w:pPr>
        <w:numPr>
          <w:ilvl w:val="1"/>
          <w:numId w:val="15"/>
        </w:numPr>
        <w:overflowPunct/>
        <w:autoSpaceDE/>
        <w:autoSpaceDN/>
        <w:adjustRightInd/>
        <w:spacing w:after="0"/>
        <w:jc w:val="both"/>
        <w:textAlignment w:val="auto"/>
        <w:rPr>
          <w:rFonts w:eastAsia="微软雅黑"/>
        </w:rPr>
      </w:pPr>
      <w:r w:rsidRPr="004F00F9">
        <w:rPr>
          <w:rFonts w:eastAsia="微软雅黑"/>
        </w:rPr>
        <w:lastRenderedPageBreak/>
        <w:t xml:space="preserve">CC1 can cross-carrier schedules CC4 PDSCH, and add tag 01 in the DCI along with the CSI-RS resource/port tag  </w:t>
      </w:r>
    </w:p>
    <w:p w14:paraId="022D1300" w14:textId="5A7306CC" w:rsidR="00D339E2" w:rsidRPr="004F00F9" w:rsidRDefault="00D339E2" w:rsidP="004F00F9">
      <w:pPr>
        <w:numPr>
          <w:ilvl w:val="1"/>
          <w:numId w:val="15"/>
        </w:numPr>
        <w:overflowPunct/>
        <w:autoSpaceDE/>
        <w:autoSpaceDN/>
        <w:adjustRightInd/>
        <w:spacing w:after="0"/>
        <w:jc w:val="both"/>
        <w:textAlignment w:val="auto"/>
        <w:rPr>
          <w:rFonts w:eastAsia="微软雅黑"/>
        </w:rPr>
      </w:pPr>
      <w:r w:rsidRPr="004F00F9">
        <w:rPr>
          <w:rFonts w:eastAsia="微软雅黑"/>
        </w:rPr>
        <w:t>UE will receive DCI in CC1, and interpret that PDSCH is transmitted on carrier CC4</w:t>
      </w:r>
      <w:r w:rsidR="00BE0E7F" w:rsidRPr="004F00F9">
        <w:rPr>
          <w:rFonts w:eastAsia="微软雅黑"/>
        </w:rPr>
        <w:t>. From this it knows that CC4</w:t>
      </w:r>
      <w:r w:rsidRPr="004F00F9">
        <w:rPr>
          <w:rFonts w:eastAsia="微软雅黑"/>
        </w:rPr>
        <w:t xml:space="preserve"> belongs to group B</w:t>
      </w:r>
    </w:p>
    <w:p w14:paraId="163EA259" w14:textId="58FAF2AF" w:rsidR="00D339E2" w:rsidRPr="004F00F9" w:rsidRDefault="00D339E2" w:rsidP="004F00F9">
      <w:pPr>
        <w:numPr>
          <w:ilvl w:val="1"/>
          <w:numId w:val="15"/>
        </w:numPr>
        <w:overflowPunct/>
        <w:autoSpaceDE/>
        <w:autoSpaceDN/>
        <w:adjustRightInd/>
        <w:spacing w:after="0"/>
        <w:jc w:val="both"/>
        <w:textAlignment w:val="auto"/>
        <w:rPr>
          <w:rFonts w:eastAsia="微软雅黑"/>
        </w:rPr>
      </w:pPr>
      <w:r w:rsidRPr="004F00F9">
        <w:rPr>
          <w:rFonts w:eastAsia="微软雅黑"/>
        </w:rPr>
        <w:t>UE from the tag 01, knows it has to refer to CSI-RS from CC5</w:t>
      </w:r>
    </w:p>
    <w:p w14:paraId="4D215B79" w14:textId="5085A4A2" w:rsidR="00124BEE" w:rsidRPr="002F580B" w:rsidRDefault="00D339E2" w:rsidP="00124BEE">
      <w:pPr>
        <w:spacing w:before="180"/>
        <w:jc w:val="both"/>
        <w:rPr>
          <w:b/>
        </w:rPr>
      </w:pPr>
      <w:r>
        <w:t xml:space="preserve">Thus, we observe that for very low additional overhead, cross-carrier QCL indication can be performed dynamically via DCI. Based on this we </w:t>
      </w:r>
      <w:r w:rsidR="00124BEE">
        <w:t>have the following proposal</w:t>
      </w:r>
      <w:r w:rsidR="00BE0E7F">
        <w:t>,</w:t>
      </w:r>
    </w:p>
    <w:p w14:paraId="548769FF" w14:textId="074DF394" w:rsidR="00FD6FEB" w:rsidRPr="00FD6FEB" w:rsidRDefault="00FD6FEB" w:rsidP="00FD6FEB">
      <w:pPr>
        <w:spacing w:before="180"/>
        <w:jc w:val="both"/>
        <w:rPr>
          <w:i/>
        </w:rPr>
      </w:pPr>
      <w:r w:rsidRPr="007A4EDB">
        <w:rPr>
          <w:b/>
          <w:i/>
        </w:rPr>
        <w:t>Proposal</w:t>
      </w:r>
      <w:r>
        <w:rPr>
          <w:b/>
          <w:i/>
        </w:rPr>
        <w:t xml:space="preserve"> 2</w:t>
      </w:r>
      <w:r w:rsidRPr="007A4EDB">
        <w:rPr>
          <w:b/>
          <w:i/>
        </w:rPr>
        <w:t xml:space="preserve">: </w:t>
      </w:r>
      <w:r w:rsidR="00D92C93">
        <w:rPr>
          <w:i/>
        </w:rPr>
        <w:t>NR shall s</w:t>
      </w:r>
      <w:r w:rsidRPr="00FD6FEB">
        <w:rPr>
          <w:i/>
        </w:rPr>
        <w:t>upport DCI based dynamic indication of cross-carrier QCL relationship</w:t>
      </w:r>
      <w:r w:rsidR="00D92C93">
        <w:rPr>
          <w:i/>
        </w:rPr>
        <w:t xml:space="preserve"> </w:t>
      </w:r>
      <w:r w:rsidRPr="00FD6FEB">
        <w:rPr>
          <w:i/>
        </w:rPr>
        <w:t>between SS/CSI-RS port of one CC/BWP with P</w:t>
      </w:r>
      <w:r w:rsidR="00080E68">
        <w:rPr>
          <w:i/>
        </w:rPr>
        <w:t>DSCH DMRS port of another CC/BWP.</w:t>
      </w:r>
    </w:p>
    <w:p w14:paraId="1D13D368" w14:textId="05A9F89F" w:rsidR="00124BEE" w:rsidRDefault="00124BEE" w:rsidP="00124BEE">
      <w:pPr>
        <w:pStyle w:val="Heading3"/>
      </w:pPr>
      <w:r>
        <w:t>Derivation of UL Beam based on DL RS across CCs</w:t>
      </w:r>
    </w:p>
    <w:p w14:paraId="3DD96F50" w14:textId="59C0661B" w:rsidR="00BE0E7F" w:rsidRDefault="00124BEE" w:rsidP="00124BEE">
      <w:pPr>
        <w:spacing w:before="180"/>
        <w:jc w:val="both"/>
      </w:pPr>
      <w:r>
        <w:t xml:space="preserve">A common scenario in Carrier Aggregation (CA) is signaling of UL Data/Control in one carrier based on DL grant on another carrier. This requires signaling </w:t>
      </w:r>
      <w:r w:rsidR="00CC33BD">
        <w:t>to</w:t>
      </w:r>
      <w:r>
        <w:t xml:space="preserve"> UE to derive its Tx beam for transmission of UL control/Data. Cross-carrier QCL indication in the reciprocal sense can be exploited for this purpose.</w:t>
      </w:r>
      <w:r w:rsidR="00BE0E7F">
        <w:t xml:space="preserve"> Dynamic indication can be supported for maximum flexibility. An example scenario is provided below</w:t>
      </w:r>
    </w:p>
    <w:p w14:paraId="7C30D29F" w14:textId="09E1FB23" w:rsidR="00BE0E7F" w:rsidRPr="004F00F9" w:rsidRDefault="00BE0E7F" w:rsidP="004F00F9">
      <w:pPr>
        <w:numPr>
          <w:ilvl w:val="0"/>
          <w:numId w:val="15"/>
        </w:numPr>
        <w:overflowPunct/>
        <w:autoSpaceDE/>
        <w:autoSpaceDN/>
        <w:adjustRightInd/>
        <w:spacing w:after="0"/>
        <w:textAlignment w:val="auto"/>
        <w:rPr>
          <w:rFonts w:eastAsia="MS Mincho"/>
          <w:lang w:eastAsia="ja-JP"/>
        </w:rPr>
      </w:pPr>
      <w:r w:rsidRPr="004F00F9">
        <w:rPr>
          <w:rFonts w:eastAsia="MS Mincho"/>
          <w:lang w:eastAsia="ja-JP"/>
        </w:rPr>
        <w:t xml:space="preserve"> Example scenario: CC1 schedules CC1 PDSCH and expects ACK from CC4 using cross-carrier QCL with CSI-RS from CC5</w:t>
      </w:r>
    </w:p>
    <w:p w14:paraId="780D1798" w14:textId="77777777" w:rsidR="00BE0E7F" w:rsidRPr="004F00F9" w:rsidRDefault="00BE0E7F" w:rsidP="004F00F9">
      <w:pPr>
        <w:numPr>
          <w:ilvl w:val="1"/>
          <w:numId w:val="15"/>
        </w:numPr>
        <w:overflowPunct/>
        <w:autoSpaceDE/>
        <w:autoSpaceDN/>
        <w:adjustRightInd/>
        <w:spacing w:after="0"/>
        <w:jc w:val="both"/>
        <w:textAlignment w:val="auto"/>
        <w:rPr>
          <w:rFonts w:eastAsia="微软雅黑"/>
        </w:rPr>
      </w:pPr>
      <w:r w:rsidRPr="004F00F9">
        <w:rPr>
          <w:rFonts w:eastAsia="微软雅黑"/>
        </w:rPr>
        <w:t xml:space="preserve">CC1 can cross-carrier schedules CC4 PDSCH, and add tag 01 in the DCI along with the CSI-RS resource/port tag  </w:t>
      </w:r>
    </w:p>
    <w:p w14:paraId="294F098C" w14:textId="26F55771" w:rsidR="00BE0E7F" w:rsidRPr="004F00F9" w:rsidRDefault="00BE0E7F" w:rsidP="004F00F9">
      <w:pPr>
        <w:numPr>
          <w:ilvl w:val="1"/>
          <w:numId w:val="15"/>
        </w:numPr>
        <w:overflowPunct/>
        <w:autoSpaceDE/>
        <w:autoSpaceDN/>
        <w:adjustRightInd/>
        <w:spacing w:after="0"/>
        <w:jc w:val="both"/>
        <w:textAlignment w:val="auto"/>
        <w:rPr>
          <w:rFonts w:eastAsia="微软雅黑"/>
        </w:rPr>
      </w:pPr>
      <w:r w:rsidRPr="004F00F9">
        <w:rPr>
          <w:rFonts w:eastAsia="微软雅黑"/>
        </w:rPr>
        <w:t>UE will receive DCI in CC1, and interpret that UL PUCCH is transmitted on carrier CC4. From this it knows that CC4 belongs to group B</w:t>
      </w:r>
    </w:p>
    <w:p w14:paraId="582E05EB" w14:textId="0BF97795" w:rsidR="00BE0E7F" w:rsidRPr="004F00F9" w:rsidRDefault="00BE0E7F" w:rsidP="004F00F9">
      <w:pPr>
        <w:numPr>
          <w:ilvl w:val="1"/>
          <w:numId w:val="15"/>
        </w:numPr>
        <w:overflowPunct/>
        <w:autoSpaceDE/>
        <w:autoSpaceDN/>
        <w:adjustRightInd/>
        <w:spacing w:after="0"/>
        <w:jc w:val="both"/>
        <w:textAlignment w:val="auto"/>
        <w:rPr>
          <w:rFonts w:eastAsia="微软雅黑"/>
        </w:rPr>
      </w:pPr>
      <w:r w:rsidRPr="004F00F9">
        <w:rPr>
          <w:rFonts w:eastAsia="微软雅黑"/>
        </w:rPr>
        <w:t>UE from the tag 01, knows it has to refer to reciprocal CSI-RS from CC5</w:t>
      </w:r>
    </w:p>
    <w:p w14:paraId="5D3809DD" w14:textId="042E0F7C" w:rsidR="00124BEE" w:rsidRPr="000F6EE0" w:rsidRDefault="008F761E" w:rsidP="00124BEE">
      <w:pPr>
        <w:spacing w:before="180"/>
        <w:jc w:val="both"/>
      </w:pPr>
      <w:r>
        <w:t>We have the following proposal.</w:t>
      </w:r>
    </w:p>
    <w:p w14:paraId="7463019E" w14:textId="44E84C54" w:rsidR="00FD6FEB" w:rsidRPr="00FD6FEB" w:rsidRDefault="00FD6FEB" w:rsidP="00FD6FEB">
      <w:pPr>
        <w:spacing w:before="180"/>
        <w:jc w:val="both"/>
        <w:rPr>
          <w:i/>
        </w:rPr>
      </w:pPr>
      <w:r w:rsidRPr="00FD6FEB">
        <w:rPr>
          <w:b/>
          <w:i/>
        </w:rPr>
        <w:t>Proposal 3</w:t>
      </w:r>
      <w:r w:rsidRPr="00FD6FEB">
        <w:rPr>
          <w:i/>
        </w:rPr>
        <w:t xml:space="preserve">: </w:t>
      </w:r>
      <w:r w:rsidR="00D92C93">
        <w:rPr>
          <w:i/>
        </w:rPr>
        <w:t>NR shall s</w:t>
      </w:r>
      <w:r w:rsidRPr="00FD6FEB">
        <w:rPr>
          <w:i/>
        </w:rPr>
        <w:t xml:space="preserve">upport DCI based dynamic </w:t>
      </w:r>
      <w:r w:rsidR="00D339E2">
        <w:rPr>
          <w:i/>
        </w:rPr>
        <w:t>indication</w:t>
      </w:r>
      <w:r w:rsidRPr="00FD6FEB">
        <w:rPr>
          <w:i/>
        </w:rPr>
        <w:t xml:space="preserve"> of</w:t>
      </w:r>
      <w:r w:rsidR="00D339E2">
        <w:rPr>
          <w:i/>
        </w:rPr>
        <w:t xml:space="preserve"> reciprocal</w:t>
      </w:r>
      <w:r w:rsidRPr="00FD6FEB">
        <w:rPr>
          <w:i/>
        </w:rPr>
        <w:t xml:space="preserve"> cross-carrier QCL </w:t>
      </w:r>
      <w:r w:rsidR="00D339E2">
        <w:rPr>
          <w:i/>
        </w:rPr>
        <w:t>relation</w:t>
      </w:r>
      <w:r w:rsidR="003F2E1A">
        <w:rPr>
          <w:i/>
        </w:rPr>
        <w:t>ship</w:t>
      </w:r>
      <w:r w:rsidR="00D339E2">
        <w:rPr>
          <w:i/>
        </w:rPr>
        <w:t xml:space="preserve"> between uplink </w:t>
      </w:r>
      <w:r w:rsidRPr="00FD6FEB">
        <w:rPr>
          <w:i/>
        </w:rPr>
        <w:t>PUSCH/PUCCH beam on one CC/BWP</w:t>
      </w:r>
      <w:r w:rsidR="00D339E2">
        <w:rPr>
          <w:i/>
        </w:rPr>
        <w:t xml:space="preserve"> and</w:t>
      </w:r>
      <w:r w:rsidRPr="00FD6FEB">
        <w:rPr>
          <w:i/>
        </w:rPr>
        <w:t xml:space="preserve"> </w:t>
      </w:r>
      <w:r w:rsidR="00D339E2">
        <w:rPr>
          <w:i/>
        </w:rPr>
        <w:t xml:space="preserve">DL </w:t>
      </w:r>
      <w:r w:rsidRPr="00FD6FEB">
        <w:rPr>
          <w:i/>
        </w:rPr>
        <w:t>CSI-RS/SS</w:t>
      </w:r>
      <w:r w:rsidR="00D339E2">
        <w:rPr>
          <w:i/>
        </w:rPr>
        <w:t xml:space="preserve"> ports</w:t>
      </w:r>
      <w:r w:rsidRPr="00FD6FEB">
        <w:rPr>
          <w:i/>
        </w:rPr>
        <w:t xml:space="preserve"> on another CC/BWP</w:t>
      </w:r>
    </w:p>
    <w:p w14:paraId="4D9DC88F" w14:textId="4E1CF01D" w:rsidR="00F51A6C" w:rsidRDefault="006B7A0B" w:rsidP="009D7842">
      <w:pPr>
        <w:pStyle w:val="Heading2"/>
      </w:pPr>
      <w:r>
        <w:t>Q</w:t>
      </w:r>
      <w:r w:rsidR="00F51A6C">
        <w:t xml:space="preserve">CL </w:t>
      </w:r>
      <w:r w:rsidR="00B2072B">
        <w:t>Assumptions within a CC/BWP</w:t>
      </w:r>
    </w:p>
    <w:p w14:paraId="4DC2CF1A" w14:textId="11551DAA" w:rsidR="00FF5CAD" w:rsidRDefault="00A41EA3" w:rsidP="009B0E3C">
      <w:pPr>
        <w:jc w:val="both"/>
      </w:pPr>
      <w:r>
        <w:t>I</w:t>
      </w:r>
      <w:r w:rsidR="00807348">
        <w:t>n</w:t>
      </w:r>
      <w:r w:rsidR="00BD039B">
        <w:t xml:space="preserve"> this section</w:t>
      </w:r>
      <w:r w:rsidR="00B2072B">
        <w:t xml:space="preserve">, </w:t>
      </w:r>
      <w:r w:rsidR="00BD039B">
        <w:t xml:space="preserve">we provide a summary of QCL parameters for different pairs of RSs. </w:t>
      </w:r>
      <w:r w:rsidR="00BD039B">
        <w:br/>
        <w:t>T</w:t>
      </w:r>
      <w:r w:rsidR="00C5408D">
        <w:t>here are at least 6 QCL parameters in NR, including</w:t>
      </w:r>
      <w:r w:rsidR="00D072E3">
        <w:t xml:space="preserve"> (1) a</w:t>
      </w:r>
      <w:r w:rsidR="00C5408D">
        <w:t>verage gain</w:t>
      </w:r>
      <w:r w:rsidR="00D072E3">
        <w:t>, (2) a</w:t>
      </w:r>
      <w:r w:rsidR="00C5408D">
        <w:t>verage delay</w:t>
      </w:r>
      <w:r w:rsidR="00D072E3">
        <w:t xml:space="preserve">, (3) </w:t>
      </w:r>
      <w:r w:rsidR="00C5408D">
        <w:t>Doppler shift</w:t>
      </w:r>
      <w:r w:rsidR="00D072E3">
        <w:t>, (4) d</w:t>
      </w:r>
      <w:r w:rsidR="00C5408D">
        <w:t>elay spread</w:t>
      </w:r>
      <w:r w:rsidR="00D072E3">
        <w:t>,</w:t>
      </w:r>
      <w:r w:rsidR="00C5408D">
        <w:t xml:space="preserve"> </w:t>
      </w:r>
      <w:r w:rsidR="00D072E3">
        <w:t xml:space="preserve">(5) </w:t>
      </w:r>
      <w:r w:rsidR="00C5408D">
        <w:t>D</w:t>
      </w:r>
      <w:r w:rsidR="00C5408D" w:rsidRPr="00C5408D">
        <w:t>oppler spread</w:t>
      </w:r>
      <w:r w:rsidR="00D072E3">
        <w:t>, and (6) s</w:t>
      </w:r>
      <w:r w:rsidR="00C5408D">
        <w:t xml:space="preserve">patial </w:t>
      </w:r>
      <w:r w:rsidR="00D072E3">
        <w:t xml:space="preserve">RX </w:t>
      </w:r>
      <w:r w:rsidR="00C5408D">
        <w:t>parameter(s)</w:t>
      </w:r>
      <w:r w:rsidR="00D072E3">
        <w:t xml:space="preserve">. </w:t>
      </w:r>
      <w:r w:rsidR="00CE0052">
        <w:t xml:space="preserve"> </w:t>
      </w:r>
      <w:r w:rsidR="00FF5CAD">
        <w:t xml:space="preserve">In </w:t>
      </w:r>
      <w:r w:rsidR="00F51A6C">
        <w:t>Table</w:t>
      </w:r>
      <w:r w:rsidR="00FF5CAD">
        <w:t xml:space="preserve"> 1, we summarize QCL parameters for different pairs of RSs/RS resources</w:t>
      </w:r>
      <w:r w:rsidR="00FD1893">
        <w:t xml:space="preserve"> </w:t>
      </w:r>
    </w:p>
    <w:p w14:paraId="3D08EC09" w14:textId="77777777" w:rsidR="00FD1893" w:rsidRDefault="00FD1893" w:rsidP="00FD1893">
      <w:pPr>
        <w:jc w:val="both"/>
      </w:pPr>
      <w:r>
        <w:t xml:space="preserve">Typical use cases include </w:t>
      </w:r>
    </w:p>
    <w:p w14:paraId="1A53F81A" w14:textId="77777777" w:rsidR="00FD1893" w:rsidRPr="00D07B9D" w:rsidRDefault="00FD1893" w:rsidP="00FD1893">
      <w:pPr>
        <w:numPr>
          <w:ilvl w:val="0"/>
          <w:numId w:val="10"/>
        </w:numPr>
        <w:tabs>
          <w:tab w:val="left" w:pos="360"/>
        </w:tabs>
        <w:overflowPunct/>
        <w:autoSpaceDE/>
        <w:autoSpaceDN/>
        <w:adjustRightInd/>
        <w:spacing w:after="0"/>
        <w:jc w:val="both"/>
        <w:textAlignment w:val="auto"/>
        <w:rPr>
          <w:i/>
        </w:rPr>
      </w:pPr>
      <w:r>
        <w:t>Time/frequency tracking</w:t>
      </w:r>
    </w:p>
    <w:p w14:paraId="2261C754" w14:textId="77777777" w:rsidR="00FD1893" w:rsidRPr="003B47B9" w:rsidRDefault="00FD1893" w:rsidP="00FD1893">
      <w:pPr>
        <w:numPr>
          <w:ilvl w:val="0"/>
          <w:numId w:val="10"/>
        </w:numPr>
        <w:tabs>
          <w:tab w:val="left" w:pos="360"/>
        </w:tabs>
        <w:overflowPunct/>
        <w:autoSpaceDE/>
        <w:autoSpaceDN/>
        <w:adjustRightInd/>
        <w:spacing w:after="0"/>
        <w:jc w:val="both"/>
        <w:textAlignment w:val="auto"/>
        <w:rPr>
          <w:i/>
        </w:rPr>
      </w:pPr>
      <w:r>
        <w:t>Channel estimation for demodulation</w:t>
      </w:r>
    </w:p>
    <w:p w14:paraId="1C2898BE" w14:textId="77777777" w:rsidR="00FD1893" w:rsidRDefault="00FD1893" w:rsidP="00FD1893">
      <w:pPr>
        <w:numPr>
          <w:ilvl w:val="0"/>
          <w:numId w:val="10"/>
        </w:numPr>
        <w:tabs>
          <w:tab w:val="left" w:pos="360"/>
        </w:tabs>
        <w:overflowPunct/>
        <w:autoSpaceDE/>
        <w:autoSpaceDN/>
        <w:adjustRightInd/>
        <w:spacing w:after="0"/>
        <w:jc w:val="both"/>
        <w:textAlignment w:val="auto"/>
      </w:pPr>
      <w:r w:rsidRPr="003B47B9">
        <w:t>UL</w:t>
      </w:r>
      <w:r>
        <w:t xml:space="preserve"> Data/Control Transmission</w:t>
      </w:r>
    </w:p>
    <w:p w14:paraId="3554BB6A" w14:textId="7E0920EA" w:rsidR="00EC1948" w:rsidRDefault="00EC1948" w:rsidP="00EC1948">
      <w:pPr>
        <w:pStyle w:val="Caption"/>
        <w:keepNext/>
        <w:jc w:val="center"/>
      </w:pPr>
      <w:r>
        <w:t xml:space="preserve">Table </w:t>
      </w:r>
      <w:r w:rsidR="00A621C9">
        <w:t>2</w:t>
      </w:r>
      <w:r>
        <w:t>: Summary of QCL parameters</w:t>
      </w:r>
      <w:r w:rsidR="00A621C9">
        <w:t xml:space="preserve"> within CC</w:t>
      </w:r>
      <w:r>
        <w:t xml:space="preserve"> for different pairs of RSs/RS resources</w:t>
      </w:r>
      <w:r w:rsidR="00600318">
        <w:t>.</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820148" w:rsidRPr="00FB0B2C" w14:paraId="614A4535" w14:textId="77777777" w:rsidTr="009D7842">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039753D3" w14:textId="30BDEEC6" w:rsidR="00820148" w:rsidRDefault="00820148" w:rsidP="00492247">
            <w:pPr>
              <w:pStyle w:val="maintext"/>
              <w:snapToGrid w:val="0"/>
              <w:spacing w:line="240" w:lineRule="auto"/>
              <w:jc w:val="center"/>
              <w:rPr>
                <w:rFonts w:ascii="Times New Roman" w:eastAsia="宋体" w:hAnsi="Times New Roman" w:cs="Times New Roman"/>
                <w:bCs/>
                <w:lang w:val="en-US" w:eastAsia="zh-CN"/>
              </w:rPr>
            </w:pPr>
            <w:r>
              <w:rPr>
                <w:rFonts w:ascii="Times New Roman" w:eastAsia="宋体" w:hAnsi="Times New Roman" w:cs="Times New Roman"/>
                <w:bCs/>
                <w:lang w:val="en-US" w:eastAsia="zh-CN"/>
              </w:rPr>
              <w:t>P</w:t>
            </w:r>
            <w:r w:rsidRPr="00FB0B2C">
              <w:rPr>
                <w:rFonts w:ascii="Times New Roman" w:eastAsia="宋体"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613C5" w14:textId="4FEBF3B6" w:rsidR="00820148" w:rsidRPr="00FB0B2C" w:rsidRDefault="00820148" w:rsidP="00492247">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D675C3C" w14:textId="6A748D37" w:rsidR="00820148" w:rsidRPr="00FB0B2C" w:rsidRDefault="00820148" w:rsidP="00492247">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Application case</w:t>
            </w:r>
          </w:p>
        </w:tc>
      </w:tr>
      <w:tr w:rsidR="00820148" w:rsidRPr="00FB0B2C" w14:paraId="7702C0D0"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5271AB3" w14:textId="5FEE0652" w:rsidR="00820148" w:rsidRDefault="008201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78384261" w14:textId="46E788CD" w:rsidR="00820148" w:rsidRDefault="00EC19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6EC2BD6" w14:textId="640647B8" w:rsidR="00820148" w:rsidRDefault="00EC19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w:t>
            </w:r>
            <w:r w:rsidR="000607FA">
              <w:rPr>
                <w:rFonts w:ascii="Times New Roman" w:eastAsia="宋体" w:hAnsi="Times New Roman" w:cs="Times New Roman"/>
                <w:lang w:val="en-US" w:eastAsia="zh-CN"/>
              </w:rPr>
              <w:t xml:space="preserve">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5AB4855" w14:textId="26CC9572" w:rsidR="00820148" w:rsidRPr="00FB0B2C" w:rsidRDefault="00EC19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Time/frequency tracking</w:t>
            </w:r>
          </w:p>
        </w:tc>
      </w:tr>
      <w:tr w:rsidR="00EC1948" w:rsidRPr="00FB0B2C" w14:paraId="086A3738"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4486323" w14:textId="30CCCAD3"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8102D13" w14:textId="366C02A7"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E56F6DE" w14:textId="0B36D840"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AF0F169" w14:textId="5212C460" w:rsidR="00EC1948" w:rsidRPr="00FB0B2C" w:rsidRDefault="00EC19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Channel estimation for demodulation</w:t>
            </w:r>
          </w:p>
        </w:tc>
      </w:tr>
      <w:tr w:rsidR="00AE3F7C" w:rsidRPr="00FB0B2C" w14:paraId="14FE0DCB"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46F30EF" w14:textId="18134420" w:rsidR="00AE3F7C" w:rsidRDefault="00AE3F7C"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18B5254E" w14:textId="132E550E" w:rsidR="00AE3F7C" w:rsidRDefault="00AE3F7C"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864EB10" w14:textId="79D63C7A" w:rsidR="00AE3F7C" w:rsidRDefault="0070054E"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(3) (5) </w:t>
            </w:r>
            <w:r w:rsidR="00AE3F7C">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29ABAD3" w14:textId="449697A8" w:rsidR="00AE3F7C" w:rsidRDefault="00AE3F7C"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UE can receive CSI-RS beam using same beam used to receive a certain SS. </w:t>
            </w:r>
            <w:r w:rsidR="000607FA">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Training new CSI-RS beam based on previous SS beam</w:t>
            </w:r>
            <w:r w:rsidR="000607FA">
              <w:rPr>
                <w:rFonts w:ascii="Times New Roman" w:eastAsia="宋体" w:hAnsi="Times New Roman" w:cs="Times New Roman"/>
                <w:lang w:val="en-US" w:eastAsia="zh-CN"/>
              </w:rPr>
              <w:t>.</w:t>
            </w:r>
          </w:p>
        </w:tc>
      </w:tr>
      <w:tr w:rsidR="002D2148" w:rsidRPr="00FB0B2C" w14:paraId="35A217DD"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9343E31" w14:textId="74DB707F"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6442CDD1" w14:textId="48310C67"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1DEBA0B" w14:textId="09008392"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8942026" w14:textId="10A9107F" w:rsidR="002D2148" w:rsidRDefault="002D21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QCL in reciprocal sense. </w:t>
            </w:r>
            <w:r w:rsidR="00405939">
              <w:rPr>
                <w:rFonts w:ascii="Times New Roman" w:eastAsia="宋体" w:hAnsi="Times New Roman" w:cs="Times New Roman"/>
                <w:lang w:val="en-US" w:eastAsia="zh-CN"/>
              </w:rPr>
              <w:t>e</w:t>
            </w:r>
            <w:r>
              <w:rPr>
                <w:rFonts w:ascii="Times New Roman" w:eastAsia="宋体" w:hAnsi="Times New Roman" w:cs="Times New Roman"/>
                <w:lang w:val="en-US" w:eastAsia="zh-CN"/>
              </w:rPr>
              <w:t>.g</w:t>
            </w:r>
            <w:r w:rsidR="00405939">
              <w:rPr>
                <w:rFonts w:ascii="Times New Roman" w:eastAsia="宋体" w:hAnsi="Times New Roman" w:cs="Times New Roman"/>
                <w:lang w:val="en-US" w:eastAsia="zh-CN"/>
              </w:rPr>
              <w:t>.,</w:t>
            </w:r>
            <w:r>
              <w:rPr>
                <w:rFonts w:ascii="Times New Roman" w:eastAsia="宋体" w:hAnsi="Times New Roman" w:cs="Times New Roman"/>
                <w:lang w:val="en-US" w:eastAsia="zh-CN"/>
              </w:rPr>
              <w:t xml:space="preserve"> </w:t>
            </w:r>
            <w:r w:rsidR="000607FA">
              <w:rPr>
                <w:rFonts w:ascii="Times New Roman" w:eastAsia="宋体" w:hAnsi="Times New Roman" w:cs="Times New Roman"/>
                <w:lang w:val="en-US" w:eastAsia="zh-CN"/>
              </w:rPr>
              <w:t>s</w:t>
            </w:r>
            <w:r>
              <w:rPr>
                <w:rFonts w:ascii="Times New Roman" w:eastAsia="宋体" w:hAnsi="Times New Roman" w:cs="Times New Roman"/>
                <w:lang w:val="en-US" w:eastAsia="zh-CN"/>
              </w:rPr>
              <w:t>ignaling to use the R</w:t>
            </w:r>
            <w:r w:rsidR="000607FA">
              <w:rPr>
                <w:rFonts w:ascii="Times New Roman" w:eastAsia="宋体" w:hAnsi="Times New Roman" w:cs="Times New Roman"/>
                <w:lang w:val="en-US" w:eastAsia="zh-CN"/>
              </w:rPr>
              <w:t>X</w:t>
            </w:r>
            <w:r>
              <w:rPr>
                <w:rFonts w:ascii="Times New Roman" w:eastAsia="宋体" w:hAnsi="Times New Roman" w:cs="Times New Roman"/>
                <w:lang w:val="en-US" w:eastAsia="zh-CN"/>
              </w:rPr>
              <w:t xml:space="preserve"> beam of PDCCH to transmit PUCCH</w:t>
            </w:r>
          </w:p>
        </w:tc>
      </w:tr>
      <w:tr w:rsidR="00E120E2" w:rsidRPr="00FB0B2C" w14:paraId="61CFEEBF" w14:textId="77777777" w:rsidTr="00866E2E">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24E72E4" w14:textId="4DC8F2C1"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69A7FAD" w14:textId="22279452"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020EA96" w14:textId="1A0CB579"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9D4550E" w14:textId="1867FDBE" w:rsidR="00E120E2" w:rsidRDefault="00E120E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QCL in reciprocal sense</w:t>
            </w:r>
          </w:p>
        </w:tc>
      </w:tr>
    </w:tbl>
    <w:p w14:paraId="78DCF1C2" w14:textId="74BD635A" w:rsidR="00FD1893" w:rsidRPr="00805F39" w:rsidRDefault="00CE0052" w:rsidP="00CE0052">
      <w:pPr>
        <w:pStyle w:val="maintext"/>
        <w:snapToGrid w:val="0"/>
        <w:spacing w:line="240" w:lineRule="auto"/>
        <w:rPr>
          <w:rFonts w:ascii="Times New Roman" w:eastAsia="宋体" w:hAnsi="Times New Roman" w:cs="Times New Roman"/>
          <w:lang w:val="en-US" w:eastAsia="zh-CN"/>
        </w:rPr>
      </w:pPr>
      <w:r w:rsidRPr="00805F39">
        <w:rPr>
          <w:rFonts w:ascii="Times New Roman" w:eastAsia="宋体" w:hAnsi="Times New Roman" w:cs="Times New Roman"/>
          <w:b/>
          <w:lang w:val="en-US" w:eastAsia="zh-CN"/>
        </w:rPr>
        <w:lastRenderedPageBreak/>
        <w:t>Note:</w:t>
      </w:r>
      <w:r w:rsidRPr="00805F39">
        <w:rPr>
          <w:rFonts w:ascii="Times New Roman" w:eastAsia="宋体" w:hAnsi="Times New Roman" w:cs="Times New Roman"/>
          <w:lang w:val="en-US" w:eastAsia="zh-CN"/>
        </w:rPr>
        <w:t xml:space="preserve"> QCL Parameters are (1) average gain, (2) average delay, (3) Doppler shift, (4) delay spread, (5) Doppler spread, and (6) spatial RX parameter(s)</w:t>
      </w:r>
    </w:p>
    <w:p w14:paraId="2BDDFFE9" w14:textId="49AD7F75" w:rsidR="00AE23A4" w:rsidRPr="00AE23A4" w:rsidRDefault="00AE23A4" w:rsidP="008137E5">
      <w:pPr>
        <w:pStyle w:val="Observation"/>
        <w:rPr>
          <w:rFonts w:eastAsia="宋体"/>
          <w:b w:val="0"/>
          <w:i w:val="0"/>
          <w:lang w:eastAsia="en-US"/>
        </w:rPr>
      </w:pPr>
      <w:r>
        <w:rPr>
          <w:rFonts w:eastAsia="宋体"/>
          <w:b w:val="0"/>
          <w:i w:val="0"/>
          <w:lang w:eastAsia="en-US"/>
        </w:rPr>
        <w:t>Regarding the FFS on DM-RS antenna port groups per PDSCH below:</w:t>
      </w:r>
    </w:p>
    <w:p w14:paraId="4792455B" w14:textId="77777777" w:rsidR="00AE23A4" w:rsidRPr="00537701" w:rsidRDefault="00AE23A4" w:rsidP="00AE23A4">
      <w:pPr>
        <w:numPr>
          <w:ilvl w:val="0"/>
          <w:numId w:val="15"/>
        </w:numPr>
        <w:overflowPunct/>
        <w:autoSpaceDE/>
        <w:autoSpaceDN/>
        <w:adjustRightInd/>
        <w:spacing w:after="0"/>
        <w:jc w:val="both"/>
        <w:textAlignment w:val="auto"/>
        <w:rPr>
          <w:rFonts w:eastAsia="微软雅黑"/>
          <w:i/>
        </w:rPr>
      </w:pPr>
      <w:r w:rsidRPr="00537701">
        <w:rPr>
          <w:rFonts w:eastAsia="微软雅黑"/>
          <w:i/>
        </w:rPr>
        <w:t>For QCL, NR supports:</w:t>
      </w:r>
    </w:p>
    <w:p w14:paraId="517B843B" w14:textId="77777777" w:rsidR="00AE23A4" w:rsidRPr="00537701" w:rsidRDefault="00AE23A4" w:rsidP="00AE23A4">
      <w:pPr>
        <w:numPr>
          <w:ilvl w:val="1"/>
          <w:numId w:val="15"/>
        </w:numPr>
        <w:overflowPunct/>
        <w:autoSpaceDE/>
        <w:autoSpaceDN/>
        <w:adjustRightInd/>
        <w:spacing w:after="0"/>
        <w:jc w:val="both"/>
        <w:textAlignment w:val="auto"/>
        <w:rPr>
          <w:rFonts w:eastAsia="微软雅黑"/>
          <w:i/>
        </w:rPr>
      </w:pPr>
      <w:r w:rsidRPr="00537701">
        <w:rPr>
          <w:rFonts w:eastAsia="微软雅黑"/>
          <w:i/>
        </w:rPr>
        <w:t xml:space="preserve">At least one or two DM-RS antenna port groups per PDSCH </w:t>
      </w:r>
    </w:p>
    <w:p w14:paraId="0A8CB2EA" w14:textId="77777777" w:rsidR="00AE23A4" w:rsidRPr="00805F39" w:rsidRDefault="00AE23A4" w:rsidP="00AE23A4">
      <w:pPr>
        <w:numPr>
          <w:ilvl w:val="2"/>
          <w:numId w:val="15"/>
        </w:numPr>
        <w:overflowPunct/>
        <w:autoSpaceDE/>
        <w:autoSpaceDN/>
        <w:adjustRightInd/>
        <w:spacing w:after="0"/>
        <w:jc w:val="both"/>
        <w:textAlignment w:val="auto"/>
        <w:rPr>
          <w:rFonts w:eastAsia="微软雅黑"/>
          <w:i/>
        </w:rPr>
      </w:pPr>
      <w:r w:rsidRPr="00805F39">
        <w:rPr>
          <w:rFonts w:eastAsia="微软雅黑"/>
          <w:i/>
        </w:rPr>
        <w:t>FFS other number of groups</w:t>
      </w:r>
    </w:p>
    <w:p w14:paraId="629D84B6" w14:textId="4508A5A3" w:rsidR="008137E5" w:rsidRDefault="00755C68" w:rsidP="008137E5">
      <w:pPr>
        <w:pStyle w:val="Observation"/>
        <w:rPr>
          <w:rFonts w:eastAsia="宋体"/>
          <w:b w:val="0"/>
          <w:i w:val="0"/>
          <w:lang w:eastAsia="en-US"/>
        </w:rPr>
      </w:pPr>
      <w:r>
        <w:rPr>
          <w:rFonts w:eastAsia="宋体"/>
          <w:b w:val="0"/>
          <w:i w:val="0"/>
          <w:lang w:eastAsia="en-US"/>
        </w:rPr>
        <w:t>The use case of s</w:t>
      </w:r>
      <w:r w:rsidR="00AE23A4">
        <w:rPr>
          <w:rFonts w:eastAsia="宋体"/>
          <w:b w:val="0"/>
          <w:i w:val="0"/>
          <w:lang w:eastAsia="en-US"/>
        </w:rPr>
        <w:t>upporting more than 2 DM-RS antenna port groups per PDSCH</w:t>
      </w:r>
      <w:r>
        <w:rPr>
          <w:rFonts w:eastAsia="宋体"/>
          <w:b w:val="0"/>
          <w:i w:val="0"/>
          <w:lang w:eastAsia="en-US"/>
        </w:rPr>
        <w:t xml:space="preserve"> is unclear.</w:t>
      </w:r>
      <w:r w:rsidR="002A109C">
        <w:rPr>
          <w:rFonts w:eastAsia="宋体"/>
          <w:b w:val="0"/>
          <w:i w:val="0"/>
          <w:lang w:eastAsia="en-US"/>
        </w:rPr>
        <w:t xml:space="preserve"> Multiple DMRS port groups are useful, when the UE has to receive transmission simultaneously from different TRPs.  Joint Transmission (JT) from multiple TRPs provide the greatest benefit when all the links have sufficient spatial separation, and the comparable path loss is small. The chance that we have more than two links with sufficient separation and comparable path loss is small. The marginal benefits of performance gain at the increased UE complexity of tracking more than 2 DMRS port groups, is not well justified. Supporting 2 DMRS port groups might be sufficient for this case.</w:t>
      </w:r>
    </w:p>
    <w:p w14:paraId="1D850041" w14:textId="3F685AF5" w:rsidR="00FD6FEB" w:rsidRPr="00FD6FEB" w:rsidRDefault="00FD6FEB" w:rsidP="00FD6FEB">
      <w:pPr>
        <w:pStyle w:val="Observation"/>
        <w:rPr>
          <w:rFonts w:eastAsia="宋体"/>
          <w:b w:val="0"/>
          <w:lang w:eastAsia="en-US"/>
        </w:rPr>
      </w:pPr>
      <w:r w:rsidRPr="007A4EDB">
        <w:rPr>
          <w:rFonts w:eastAsia="宋体"/>
          <w:lang w:eastAsia="en-US"/>
        </w:rPr>
        <w:t>Proposal</w:t>
      </w:r>
      <w:r w:rsidR="00080E68">
        <w:rPr>
          <w:rFonts w:eastAsia="宋体"/>
          <w:lang w:eastAsia="en-US"/>
        </w:rPr>
        <w:t xml:space="preserve"> 4</w:t>
      </w:r>
      <w:r w:rsidRPr="007A4EDB">
        <w:rPr>
          <w:rFonts w:eastAsia="宋体"/>
          <w:lang w:eastAsia="en-US"/>
        </w:rPr>
        <w:t xml:space="preserve">: </w:t>
      </w:r>
      <w:r w:rsidRPr="00FD6FEB">
        <w:rPr>
          <w:rFonts w:eastAsia="宋体"/>
          <w:b w:val="0"/>
          <w:lang w:eastAsia="en-US"/>
        </w:rPr>
        <w:t xml:space="preserve">For QCL, NR supports a </w:t>
      </w:r>
      <w:r w:rsidRPr="006A2556">
        <w:rPr>
          <w:rFonts w:eastAsia="宋体"/>
          <w:b w:val="0"/>
          <w:lang w:eastAsia="en-US"/>
        </w:rPr>
        <w:t>maximum of two D</w:t>
      </w:r>
      <w:r w:rsidRPr="00FD6FEB">
        <w:rPr>
          <w:rFonts w:eastAsia="宋体"/>
          <w:b w:val="0"/>
          <w:lang w:eastAsia="en-US"/>
        </w:rPr>
        <w:t>M-RS antenna port groups per PDSCH.</w:t>
      </w:r>
    </w:p>
    <w:p w14:paraId="2F2B0705" w14:textId="126772AA" w:rsidR="00B22D36" w:rsidRDefault="00FD6FEB" w:rsidP="00FD6FEB">
      <w:pPr>
        <w:pStyle w:val="Heading1"/>
        <w:jc w:val="both"/>
      </w:pPr>
      <w:r w:rsidRPr="00E05A22">
        <w:t xml:space="preserve"> </w:t>
      </w:r>
      <w:r w:rsidR="00B22D36" w:rsidRPr="00E05A22">
        <w:t xml:space="preserve">Conclusions </w:t>
      </w:r>
    </w:p>
    <w:p w14:paraId="5B776CF4" w14:textId="388573A0" w:rsidR="00CE0052" w:rsidRPr="00CE0052" w:rsidRDefault="00FD1893" w:rsidP="009B0E3C">
      <w:pPr>
        <w:jc w:val="both"/>
        <w:rPr>
          <w:lang w:val="en-GB"/>
        </w:rPr>
      </w:pPr>
      <w:r>
        <w:rPr>
          <w:lang w:val="en-GB"/>
        </w:rPr>
        <w:t>To conclude below are the proposals related to cross-carrier QCL indication</w:t>
      </w:r>
      <w:r w:rsidR="00DD3873">
        <w:rPr>
          <w:lang w:val="en-GB"/>
        </w:rPr>
        <w:t xml:space="preserve"> and Single CC Proposals.</w:t>
      </w:r>
    </w:p>
    <w:p w14:paraId="44283B87" w14:textId="34673C3C" w:rsidR="00FD1893" w:rsidRPr="00DD3873" w:rsidRDefault="00FD1893" w:rsidP="009B0E3C">
      <w:pPr>
        <w:jc w:val="both"/>
        <w:rPr>
          <w:lang w:val="en-GB"/>
        </w:rPr>
      </w:pPr>
      <w:r w:rsidRPr="00DD3873">
        <w:rPr>
          <w:lang w:val="en-GB"/>
        </w:rPr>
        <w:t>Cross-Carrier QCL Indication Proposals:</w:t>
      </w:r>
    </w:p>
    <w:p w14:paraId="03037B49" w14:textId="77777777" w:rsidR="00CE0052" w:rsidRPr="00CE0052" w:rsidRDefault="00CE0052" w:rsidP="00CE0052">
      <w:pPr>
        <w:spacing w:before="120" w:after="120"/>
        <w:ind w:left="1080" w:hanging="1080"/>
        <w:jc w:val="both"/>
        <w:rPr>
          <w:b/>
          <w:i/>
        </w:rPr>
      </w:pPr>
      <w:r w:rsidRPr="007A4EDB">
        <w:rPr>
          <w:b/>
          <w:i/>
        </w:rPr>
        <w:t>Proposal</w:t>
      </w:r>
      <w:r>
        <w:rPr>
          <w:b/>
          <w:i/>
        </w:rPr>
        <w:t xml:space="preserve"> 1</w:t>
      </w:r>
      <w:r w:rsidRPr="007A4EDB">
        <w:rPr>
          <w:b/>
          <w:i/>
        </w:rPr>
        <w:t>:</w:t>
      </w:r>
      <w:r>
        <w:rPr>
          <w:b/>
          <w:i/>
        </w:rPr>
        <w:t xml:space="preserve"> </w:t>
      </w:r>
      <w:r w:rsidRPr="00CE0052">
        <w:rPr>
          <w:b/>
          <w:i/>
        </w:rPr>
        <w:t>NR shall support cross carrier QCL indication between the RS pairs w.r.t to their corresponding QCL parameter sets as described in Table 1.</w:t>
      </w:r>
    </w:p>
    <w:p w14:paraId="00D4A833" w14:textId="77777777" w:rsidR="00CE0052" w:rsidRPr="00CE0052" w:rsidRDefault="00CE0052" w:rsidP="00CE0052">
      <w:pPr>
        <w:spacing w:before="120" w:after="120"/>
        <w:ind w:left="1080" w:hanging="1080"/>
        <w:jc w:val="both"/>
        <w:rPr>
          <w:b/>
          <w:i/>
        </w:rPr>
      </w:pPr>
      <w:r w:rsidRPr="007A4EDB">
        <w:rPr>
          <w:b/>
          <w:i/>
        </w:rPr>
        <w:t>Proposal</w:t>
      </w:r>
      <w:r>
        <w:rPr>
          <w:b/>
          <w:i/>
        </w:rPr>
        <w:t xml:space="preserve"> 2</w:t>
      </w:r>
      <w:r w:rsidRPr="007A4EDB">
        <w:rPr>
          <w:b/>
          <w:i/>
        </w:rPr>
        <w:t xml:space="preserve">: </w:t>
      </w:r>
      <w:r w:rsidRPr="00CE0052">
        <w:rPr>
          <w:b/>
          <w:i/>
        </w:rPr>
        <w:t>NR shall support DCI based dynamic indication of cross-carrier QCL relationship between SS/CSI-RS port of one CC/BWP with PDSCH DMRS port of another CC/BWP.</w:t>
      </w:r>
    </w:p>
    <w:p w14:paraId="68F756ED" w14:textId="77777777" w:rsidR="00CE0052" w:rsidRPr="00CE0052" w:rsidRDefault="00CE0052" w:rsidP="00CE0052">
      <w:pPr>
        <w:spacing w:before="120" w:after="120"/>
        <w:ind w:left="1080" w:hanging="1080"/>
        <w:jc w:val="both"/>
        <w:rPr>
          <w:b/>
          <w:i/>
        </w:rPr>
      </w:pPr>
      <w:r w:rsidRPr="00FD6FEB">
        <w:rPr>
          <w:b/>
          <w:i/>
        </w:rPr>
        <w:t>Proposal 3</w:t>
      </w:r>
      <w:r w:rsidRPr="00CE0052">
        <w:rPr>
          <w:b/>
          <w:i/>
        </w:rPr>
        <w:t>: NR shall support DCI based dynamic indication of reciprocal cross-carrier QCL relationship between uplink PUSCH/PUCCH beam on one CC/BWP and DL CSI-RS/SS ports on another CC/BWP</w:t>
      </w:r>
    </w:p>
    <w:p w14:paraId="15EF5192" w14:textId="4145862C" w:rsidR="00CE0052" w:rsidRPr="00DD3873" w:rsidRDefault="00DD3873" w:rsidP="00CE0052">
      <w:pPr>
        <w:jc w:val="both"/>
        <w:rPr>
          <w:lang w:val="en-GB"/>
        </w:rPr>
      </w:pPr>
      <w:r w:rsidRPr="00DD3873">
        <w:rPr>
          <w:lang w:val="en-GB"/>
        </w:rPr>
        <w:t>S</w:t>
      </w:r>
      <w:r w:rsidR="00CE0052" w:rsidRPr="00DD3873">
        <w:rPr>
          <w:lang w:val="en-GB"/>
        </w:rPr>
        <w:t>ingle CC QCL Proposal:</w:t>
      </w:r>
    </w:p>
    <w:p w14:paraId="5DA6E3B6" w14:textId="0F6A72B0" w:rsidR="00AE23A4" w:rsidRPr="00E36F25" w:rsidRDefault="00CE0052" w:rsidP="00E36F25">
      <w:pPr>
        <w:spacing w:before="120" w:after="120"/>
        <w:ind w:left="1080" w:hanging="1080"/>
        <w:jc w:val="both"/>
        <w:rPr>
          <w:b/>
          <w:i/>
        </w:rPr>
      </w:pPr>
      <w:r w:rsidRPr="00CE0052">
        <w:rPr>
          <w:b/>
          <w:i/>
        </w:rPr>
        <w:t>Proposal 4: For QCL, NR supports a maximum of two DM-RS antenna port groups per PDSCH.</w:t>
      </w:r>
      <w:bookmarkStart w:id="2" w:name="_GoBack"/>
      <w:bookmarkEnd w:id="2"/>
    </w:p>
    <w:p w14:paraId="2F2B070D" w14:textId="79521876" w:rsidR="00E3066B" w:rsidRPr="00EA5FFD" w:rsidRDefault="00E3066B" w:rsidP="00EA5FFD">
      <w:pPr>
        <w:pStyle w:val="Heading1"/>
        <w:jc w:val="both"/>
      </w:pPr>
      <w:r w:rsidRPr="00EA5FFD">
        <w:t>References</w:t>
      </w:r>
    </w:p>
    <w:p w14:paraId="2F2B0712" w14:textId="5C7AFEE1" w:rsidR="00E91C9E"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Final </w:t>
      </w:r>
      <w:r w:rsidR="00E91C9E">
        <w:rPr>
          <w:rFonts w:ascii="Times New Roman" w:hAnsi="Times New Roman"/>
          <w:sz w:val="20"/>
          <w:lang w:val="en-GB"/>
        </w:rPr>
        <w:t>report of 3GPP TSG RAN WG1 #</w:t>
      </w:r>
      <w:r w:rsidR="009C2521">
        <w:rPr>
          <w:rFonts w:ascii="Times New Roman" w:hAnsi="Times New Roman"/>
          <w:sz w:val="20"/>
          <w:lang w:val="en-GB"/>
        </w:rPr>
        <w:t>8</w:t>
      </w:r>
      <w:r w:rsidR="003C6144">
        <w:rPr>
          <w:rFonts w:ascii="Times New Roman" w:hAnsi="Times New Roman"/>
          <w:sz w:val="20"/>
          <w:lang w:val="en-GB"/>
        </w:rPr>
        <w:t>9</w:t>
      </w:r>
      <w:r w:rsidR="00E91C9E">
        <w:rPr>
          <w:rFonts w:ascii="Times New Roman" w:hAnsi="Times New Roman"/>
          <w:sz w:val="20"/>
          <w:lang w:val="en-GB"/>
        </w:rPr>
        <w:t>.</w:t>
      </w:r>
    </w:p>
    <w:p w14:paraId="51774221" w14:textId="53536A96" w:rsidR="00B15EA2"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#2.</w:t>
      </w:r>
    </w:p>
    <w:p w14:paraId="2969F09E" w14:textId="2A102B3E" w:rsidR="00C96AF0" w:rsidRPr="00A043E3" w:rsidRDefault="00A41EA3">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R1-1705596, “Discussion on QCL,” </w:t>
      </w:r>
      <w:r w:rsidRPr="00A41EA3">
        <w:rPr>
          <w:rFonts w:ascii="Times New Roman" w:hAnsi="Times New Roman"/>
          <w:sz w:val="20"/>
          <w:lang w:val="en-GB"/>
        </w:rPr>
        <w:t>Qualcomm Incorporated</w:t>
      </w:r>
      <w:r>
        <w:rPr>
          <w:rFonts w:ascii="Times New Roman" w:hAnsi="Times New Roman"/>
          <w:sz w:val="20"/>
          <w:lang w:val="en-GB"/>
        </w:rPr>
        <w:t>.</w:t>
      </w:r>
    </w:p>
    <w:sectPr w:rsidR="00C96AF0" w:rsidRPr="00A043E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D9ABB" w14:textId="77777777" w:rsidR="003F2E1A" w:rsidRDefault="003F2E1A">
      <w:r>
        <w:separator/>
      </w:r>
    </w:p>
  </w:endnote>
  <w:endnote w:type="continuationSeparator" w:id="0">
    <w:p w14:paraId="1D7F7713" w14:textId="77777777" w:rsidR="003F2E1A" w:rsidRDefault="003F2E1A">
      <w:r>
        <w:continuationSeparator/>
      </w:r>
    </w:p>
  </w:endnote>
  <w:endnote w:type="continuationNotice" w:id="1">
    <w:p w14:paraId="4FE25316" w14:textId="77777777" w:rsidR="003F2E1A" w:rsidRDefault="003F2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3F2E1A" w:rsidRDefault="003F2E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3F2E1A" w:rsidRDefault="003F2E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68877067" w:rsidR="003F2E1A" w:rsidRDefault="003F2E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36F2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6F2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FCC3" w14:textId="77777777" w:rsidR="003F2E1A" w:rsidRDefault="003F2E1A">
      <w:r>
        <w:separator/>
      </w:r>
    </w:p>
  </w:footnote>
  <w:footnote w:type="continuationSeparator" w:id="0">
    <w:p w14:paraId="1B1842D1" w14:textId="77777777" w:rsidR="003F2E1A" w:rsidRDefault="003F2E1A">
      <w:r>
        <w:continuationSeparator/>
      </w:r>
    </w:p>
  </w:footnote>
  <w:footnote w:type="continuationNotice" w:id="1">
    <w:p w14:paraId="6F4A87D6" w14:textId="77777777" w:rsidR="003F2E1A" w:rsidRDefault="003F2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3F2E1A" w:rsidRDefault="003F2E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213D2E"/>
    <w:multiLevelType w:val="hybridMultilevel"/>
    <w:tmpl w:val="F35E1734"/>
    <w:lvl w:ilvl="0" w:tplc="75C0B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84F7F5C"/>
    <w:multiLevelType w:val="hybridMultilevel"/>
    <w:tmpl w:val="8A1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8203532"/>
    <w:multiLevelType w:val="hybridMultilevel"/>
    <w:tmpl w:val="AF6C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564F8"/>
    <w:multiLevelType w:val="hybridMultilevel"/>
    <w:tmpl w:val="171A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7" w15:restartNumberingAfterBreak="0">
    <w:nsid w:val="713F4AD1"/>
    <w:multiLevelType w:val="hybridMultilevel"/>
    <w:tmpl w:val="00F0429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lvlOverride w:ilvl="0">
      <w:startOverride w:val="1"/>
    </w:lvlOverride>
  </w:num>
  <w:num w:numId="4">
    <w:abstractNumId w:val="16"/>
    <w:lvlOverride w:ilvl="0">
      <w:startOverride w:val="1"/>
    </w:lvlOverride>
  </w:num>
  <w:num w:numId="5">
    <w:abstractNumId w:val="5"/>
  </w:num>
  <w:num w:numId="6">
    <w:abstractNumId w:val="0"/>
  </w:num>
  <w:num w:numId="7">
    <w:abstractNumId w:val="19"/>
  </w:num>
  <w:num w:numId="8">
    <w:abstractNumId w:val="1"/>
  </w:num>
  <w:num w:numId="9">
    <w:abstractNumId w:val="6"/>
  </w:num>
  <w:num w:numId="10">
    <w:abstractNumId w:val="18"/>
  </w:num>
  <w:num w:numId="11">
    <w:abstractNumId w:val="11"/>
  </w:num>
  <w:num w:numId="12">
    <w:abstractNumId w:val="14"/>
  </w:num>
  <w:num w:numId="13">
    <w:abstractNumId w:val="7"/>
  </w:num>
  <w:num w:numId="14">
    <w:abstractNumId w:val="3"/>
  </w:num>
  <w:num w:numId="15">
    <w:abstractNumId w:val="15"/>
  </w:num>
  <w:num w:numId="16">
    <w:abstractNumId w:val="4"/>
  </w:num>
  <w:num w:numId="17">
    <w:abstractNumId w:val="12"/>
  </w:num>
  <w:num w:numId="18">
    <w:abstractNumId w:val="2"/>
  </w:num>
  <w:num w:numId="19">
    <w:abstractNumId w:val="20"/>
  </w:num>
  <w:num w:numId="20">
    <w:abstractNumId w:val="13"/>
  </w:num>
  <w:num w:numId="21">
    <w:abstractNumId w:val="17"/>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3BA"/>
    <w:rsid w:val="000266AE"/>
    <w:rsid w:val="00026905"/>
    <w:rsid w:val="00026977"/>
    <w:rsid w:val="00026B7D"/>
    <w:rsid w:val="00026EF9"/>
    <w:rsid w:val="00027333"/>
    <w:rsid w:val="000273DF"/>
    <w:rsid w:val="000300FE"/>
    <w:rsid w:val="00030619"/>
    <w:rsid w:val="000307C6"/>
    <w:rsid w:val="00030F74"/>
    <w:rsid w:val="00030F85"/>
    <w:rsid w:val="000312F0"/>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FA"/>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717"/>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0E68"/>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943"/>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576"/>
    <w:rsid w:val="000F4CAF"/>
    <w:rsid w:val="000F4D2F"/>
    <w:rsid w:val="000F4EE9"/>
    <w:rsid w:val="000F4F44"/>
    <w:rsid w:val="000F53CB"/>
    <w:rsid w:val="000F6799"/>
    <w:rsid w:val="000F6881"/>
    <w:rsid w:val="000F6C32"/>
    <w:rsid w:val="000F6D86"/>
    <w:rsid w:val="000F7CAD"/>
    <w:rsid w:val="000F7D1E"/>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82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490"/>
    <w:rsid w:val="0012467D"/>
    <w:rsid w:val="001246EC"/>
    <w:rsid w:val="001249D7"/>
    <w:rsid w:val="001249FC"/>
    <w:rsid w:val="00124BEE"/>
    <w:rsid w:val="00124E10"/>
    <w:rsid w:val="00125078"/>
    <w:rsid w:val="001252FE"/>
    <w:rsid w:val="001255A6"/>
    <w:rsid w:val="00125D34"/>
    <w:rsid w:val="0012636F"/>
    <w:rsid w:val="001268D1"/>
    <w:rsid w:val="001274AC"/>
    <w:rsid w:val="001275E6"/>
    <w:rsid w:val="00127DE2"/>
    <w:rsid w:val="00127F28"/>
    <w:rsid w:val="00130082"/>
    <w:rsid w:val="0013016D"/>
    <w:rsid w:val="00130714"/>
    <w:rsid w:val="00130953"/>
    <w:rsid w:val="00130BBD"/>
    <w:rsid w:val="001315E0"/>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3B1"/>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8F8"/>
    <w:rsid w:val="0015294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895"/>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93A"/>
    <w:rsid w:val="00165137"/>
    <w:rsid w:val="001652DD"/>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97D91"/>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5727"/>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5B4F"/>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C6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5AE8"/>
    <w:rsid w:val="001D688F"/>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67F"/>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27AE"/>
    <w:rsid w:val="0025301A"/>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55B"/>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04"/>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0FF0"/>
    <w:rsid w:val="0029142E"/>
    <w:rsid w:val="002915DA"/>
    <w:rsid w:val="0029178F"/>
    <w:rsid w:val="00291C45"/>
    <w:rsid w:val="00292540"/>
    <w:rsid w:val="00292F7D"/>
    <w:rsid w:val="00293504"/>
    <w:rsid w:val="00293C49"/>
    <w:rsid w:val="00293ED5"/>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9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148"/>
    <w:rsid w:val="002D2B4E"/>
    <w:rsid w:val="002D38C5"/>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25B"/>
    <w:rsid w:val="002E15A5"/>
    <w:rsid w:val="002E16BC"/>
    <w:rsid w:val="002E25D2"/>
    <w:rsid w:val="002E2738"/>
    <w:rsid w:val="002E2923"/>
    <w:rsid w:val="002E2A76"/>
    <w:rsid w:val="002E306D"/>
    <w:rsid w:val="002E3653"/>
    <w:rsid w:val="002E36B8"/>
    <w:rsid w:val="002E38B7"/>
    <w:rsid w:val="002E3D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65FB"/>
    <w:rsid w:val="00306ED2"/>
    <w:rsid w:val="00306F89"/>
    <w:rsid w:val="0030749E"/>
    <w:rsid w:val="00307B27"/>
    <w:rsid w:val="00307F28"/>
    <w:rsid w:val="00307F52"/>
    <w:rsid w:val="003101DC"/>
    <w:rsid w:val="0031049F"/>
    <w:rsid w:val="00310CC6"/>
    <w:rsid w:val="00310F30"/>
    <w:rsid w:val="00311642"/>
    <w:rsid w:val="00311761"/>
    <w:rsid w:val="00311941"/>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60EF"/>
    <w:rsid w:val="0034621F"/>
    <w:rsid w:val="0034745C"/>
    <w:rsid w:val="003474CD"/>
    <w:rsid w:val="003479B6"/>
    <w:rsid w:val="0035025F"/>
    <w:rsid w:val="003503D3"/>
    <w:rsid w:val="0035041A"/>
    <w:rsid w:val="003505AD"/>
    <w:rsid w:val="00350631"/>
    <w:rsid w:val="00350EE7"/>
    <w:rsid w:val="00351439"/>
    <w:rsid w:val="003514E7"/>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2F56"/>
    <w:rsid w:val="00363539"/>
    <w:rsid w:val="003635B6"/>
    <w:rsid w:val="00363FC9"/>
    <w:rsid w:val="00365023"/>
    <w:rsid w:val="00365644"/>
    <w:rsid w:val="0036590C"/>
    <w:rsid w:val="003665C5"/>
    <w:rsid w:val="00366B3A"/>
    <w:rsid w:val="00366F1C"/>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5D"/>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18"/>
    <w:rsid w:val="00390449"/>
    <w:rsid w:val="003904B1"/>
    <w:rsid w:val="003907D2"/>
    <w:rsid w:val="00390C56"/>
    <w:rsid w:val="0039122C"/>
    <w:rsid w:val="0039124D"/>
    <w:rsid w:val="00391997"/>
    <w:rsid w:val="00391A92"/>
    <w:rsid w:val="00391C99"/>
    <w:rsid w:val="003926BE"/>
    <w:rsid w:val="00392A1F"/>
    <w:rsid w:val="00392DB8"/>
    <w:rsid w:val="003933C7"/>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68F"/>
    <w:rsid w:val="003B248F"/>
    <w:rsid w:val="003B2B79"/>
    <w:rsid w:val="003B2C70"/>
    <w:rsid w:val="003B3171"/>
    <w:rsid w:val="003B3E56"/>
    <w:rsid w:val="003B4039"/>
    <w:rsid w:val="003B4482"/>
    <w:rsid w:val="003B47B9"/>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5F3"/>
    <w:rsid w:val="003C3B73"/>
    <w:rsid w:val="003C3D6E"/>
    <w:rsid w:val="003C3F8B"/>
    <w:rsid w:val="003C4213"/>
    <w:rsid w:val="003C4250"/>
    <w:rsid w:val="003C44DB"/>
    <w:rsid w:val="003C4796"/>
    <w:rsid w:val="003C4CDF"/>
    <w:rsid w:val="003C4F25"/>
    <w:rsid w:val="003C6144"/>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E1A"/>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EB"/>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939"/>
    <w:rsid w:val="00405A9F"/>
    <w:rsid w:val="00405D95"/>
    <w:rsid w:val="00405F90"/>
    <w:rsid w:val="00406108"/>
    <w:rsid w:val="00406412"/>
    <w:rsid w:val="00406F4B"/>
    <w:rsid w:val="00406FBD"/>
    <w:rsid w:val="004073B0"/>
    <w:rsid w:val="00407612"/>
    <w:rsid w:val="0041029D"/>
    <w:rsid w:val="004102A7"/>
    <w:rsid w:val="00411230"/>
    <w:rsid w:val="00411449"/>
    <w:rsid w:val="004116C3"/>
    <w:rsid w:val="004118C9"/>
    <w:rsid w:val="00411C9D"/>
    <w:rsid w:val="0041249C"/>
    <w:rsid w:val="00412697"/>
    <w:rsid w:val="00413369"/>
    <w:rsid w:val="004145AE"/>
    <w:rsid w:val="004147F4"/>
    <w:rsid w:val="00414A3B"/>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94"/>
    <w:rsid w:val="00426DFA"/>
    <w:rsid w:val="004272ED"/>
    <w:rsid w:val="004276E3"/>
    <w:rsid w:val="00427B9D"/>
    <w:rsid w:val="00427BFB"/>
    <w:rsid w:val="00427D0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8A9"/>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5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594"/>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47"/>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3AE"/>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894"/>
    <w:rsid w:val="004C3AD1"/>
    <w:rsid w:val="004C3C51"/>
    <w:rsid w:val="004C47FE"/>
    <w:rsid w:val="004C4BCE"/>
    <w:rsid w:val="004C4BF3"/>
    <w:rsid w:val="004C4F33"/>
    <w:rsid w:val="004C521E"/>
    <w:rsid w:val="004C5283"/>
    <w:rsid w:val="004C566C"/>
    <w:rsid w:val="004C5C44"/>
    <w:rsid w:val="004C5EF0"/>
    <w:rsid w:val="004C63D6"/>
    <w:rsid w:val="004C660B"/>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22C"/>
    <w:rsid w:val="004E03BE"/>
    <w:rsid w:val="004E071E"/>
    <w:rsid w:val="004E0CD0"/>
    <w:rsid w:val="004E1260"/>
    <w:rsid w:val="004E1CBB"/>
    <w:rsid w:val="004E1D07"/>
    <w:rsid w:val="004E209D"/>
    <w:rsid w:val="004E21D3"/>
    <w:rsid w:val="004E2E33"/>
    <w:rsid w:val="004E2F51"/>
    <w:rsid w:val="004E313A"/>
    <w:rsid w:val="004E3579"/>
    <w:rsid w:val="004E35F0"/>
    <w:rsid w:val="004E3892"/>
    <w:rsid w:val="004E3B0E"/>
    <w:rsid w:val="004E3FD8"/>
    <w:rsid w:val="004E471C"/>
    <w:rsid w:val="004E4EF1"/>
    <w:rsid w:val="004E524E"/>
    <w:rsid w:val="004E53AE"/>
    <w:rsid w:val="004E5449"/>
    <w:rsid w:val="004E5710"/>
    <w:rsid w:val="004E5788"/>
    <w:rsid w:val="004E5C61"/>
    <w:rsid w:val="004E5D3A"/>
    <w:rsid w:val="004E6158"/>
    <w:rsid w:val="004E6184"/>
    <w:rsid w:val="004E6463"/>
    <w:rsid w:val="004E6CEA"/>
    <w:rsid w:val="004E6F18"/>
    <w:rsid w:val="004E76A5"/>
    <w:rsid w:val="004E7B7F"/>
    <w:rsid w:val="004F00F9"/>
    <w:rsid w:val="004F01B4"/>
    <w:rsid w:val="004F020A"/>
    <w:rsid w:val="004F133C"/>
    <w:rsid w:val="004F13D2"/>
    <w:rsid w:val="004F1443"/>
    <w:rsid w:val="004F152A"/>
    <w:rsid w:val="004F1633"/>
    <w:rsid w:val="004F180E"/>
    <w:rsid w:val="004F18ED"/>
    <w:rsid w:val="004F1A00"/>
    <w:rsid w:val="004F1A75"/>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0B5"/>
    <w:rsid w:val="00516828"/>
    <w:rsid w:val="00516B96"/>
    <w:rsid w:val="00516E9E"/>
    <w:rsid w:val="005173A4"/>
    <w:rsid w:val="0051754E"/>
    <w:rsid w:val="005179DC"/>
    <w:rsid w:val="0052001B"/>
    <w:rsid w:val="0052022F"/>
    <w:rsid w:val="00520402"/>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701"/>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C1A"/>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179"/>
    <w:rsid w:val="0055456A"/>
    <w:rsid w:val="005546A4"/>
    <w:rsid w:val="005547CB"/>
    <w:rsid w:val="00554DF7"/>
    <w:rsid w:val="005552B9"/>
    <w:rsid w:val="00555520"/>
    <w:rsid w:val="00555713"/>
    <w:rsid w:val="00555772"/>
    <w:rsid w:val="00555D6F"/>
    <w:rsid w:val="00555F05"/>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5B"/>
    <w:rsid w:val="005753DB"/>
    <w:rsid w:val="005756BD"/>
    <w:rsid w:val="00575813"/>
    <w:rsid w:val="005760C5"/>
    <w:rsid w:val="005766EA"/>
    <w:rsid w:val="00576A37"/>
    <w:rsid w:val="00576F0E"/>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896"/>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0C3"/>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3A"/>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8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DA3"/>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318"/>
    <w:rsid w:val="006004DE"/>
    <w:rsid w:val="00600B6C"/>
    <w:rsid w:val="00600FD0"/>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64B"/>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14"/>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6A"/>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572"/>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309"/>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A0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011"/>
    <w:rsid w:val="00664678"/>
    <w:rsid w:val="006646F4"/>
    <w:rsid w:val="00665229"/>
    <w:rsid w:val="00665316"/>
    <w:rsid w:val="006654E8"/>
    <w:rsid w:val="0066568F"/>
    <w:rsid w:val="00665874"/>
    <w:rsid w:val="00665CCE"/>
    <w:rsid w:val="0066608D"/>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3D8"/>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B7A0B"/>
    <w:rsid w:val="006C03B2"/>
    <w:rsid w:val="006C09DD"/>
    <w:rsid w:val="006C1142"/>
    <w:rsid w:val="006C1A29"/>
    <w:rsid w:val="006C1B3F"/>
    <w:rsid w:val="006C1F70"/>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5CB"/>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54E"/>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5E5"/>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1DC9"/>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57E"/>
    <w:rsid w:val="00717890"/>
    <w:rsid w:val="007178EE"/>
    <w:rsid w:val="00720759"/>
    <w:rsid w:val="007215A9"/>
    <w:rsid w:val="0072190B"/>
    <w:rsid w:val="00721DB3"/>
    <w:rsid w:val="00721E1D"/>
    <w:rsid w:val="00722260"/>
    <w:rsid w:val="0072266B"/>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0B3"/>
    <w:rsid w:val="007273EC"/>
    <w:rsid w:val="007279F1"/>
    <w:rsid w:val="00727E9F"/>
    <w:rsid w:val="0073128B"/>
    <w:rsid w:val="0073150C"/>
    <w:rsid w:val="0073171A"/>
    <w:rsid w:val="007325D3"/>
    <w:rsid w:val="00732885"/>
    <w:rsid w:val="00733858"/>
    <w:rsid w:val="00733A80"/>
    <w:rsid w:val="00733E73"/>
    <w:rsid w:val="0073497A"/>
    <w:rsid w:val="0073532A"/>
    <w:rsid w:val="0073637C"/>
    <w:rsid w:val="00736886"/>
    <w:rsid w:val="00736D7B"/>
    <w:rsid w:val="007377ED"/>
    <w:rsid w:val="007379C8"/>
    <w:rsid w:val="007401A4"/>
    <w:rsid w:val="007406A2"/>
    <w:rsid w:val="007406C0"/>
    <w:rsid w:val="00740AC1"/>
    <w:rsid w:val="00740B5C"/>
    <w:rsid w:val="00740BF9"/>
    <w:rsid w:val="0074108B"/>
    <w:rsid w:val="00741434"/>
    <w:rsid w:val="007415B6"/>
    <w:rsid w:val="00741A56"/>
    <w:rsid w:val="007420C9"/>
    <w:rsid w:val="00742695"/>
    <w:rsid w:val="00742A51"/>
    <w:rsid w:val="00742FD4"/>
    <w:rsid w:val="007432B2"/>
    <w:rsid w:val="00743468"/>
    <w:rsid w:val="007436B1"/>
    <w:rsid w:val="007436D5"/>
    <w:rsid w:val="00743867"/>
    <w:rsid w:val="00744055"/>
    <w:rsid w:val="007441CB"/>
    <w:rsid w:val="0074451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C68"/>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7D5"/>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D3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74D"/>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3F9B"/>
    <w:rsid w:val="007A4338"/>
    <w:rsid w:val="007A4AF1"/>
    <w:rsid w:val="007A4EDB"/>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386"/>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B7EF4"/>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536"/>
    <w:rsid w:val="007D5CFA"/>
    <w:rsid w:val="007D6310"/>
    <w:rsid w:val="007D6699"/>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4F67"/>
    <w:rsid w:val="008053AD"/>
    <w:rsid w:val="00805D11"/>
    <w:rsid w:val="00805F39"/>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54D"/>
    <w:rsid w:val="008127B0"/>
    <w:rsid w:val="00812FE3"/>
    <w:rsid w:val="008137E5"/>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014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0D2"/>
    <w:rsid w:val="00827109"/>
    <w:rsid w:val="008272E9"/>
    <w:rsid w:val="00827A41"/>
    <w:rsid w:val="00827AF3"/>
    <w:rsid w:val="00830D70"/>
    <w:rsid w:val="00831509"/>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237"/>
    <w:rsid w:val="008505FA"/>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E2E"/>
    <w:rsid w:val="00866FEA"/>
    <w:rsid w:val="008671FD"/>
    <w:rsid w:val="00867255"/>
    <w:rsid w:val="00867617"/>
    <w:rsid w:val="008678F0"/>
    <w:rsid w:val="00870018"/>
    <w:rsid w:val="00870793"/>
    <w:rsid w:val="00870A1C"/>
    <w:rsid w:val="00871029"/>
    <w:rsid w:val="00871096"/>
    <w:rsid w:val="00871171"/>
    <w:rsid w:val="008711F8"/>
    <w:rsid w:val="00871372"/>
    <w:rsid w:val="00871C84"/>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2F7F"/>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BE"/>
    <w:rsid w:val="008D2461"/>
    <w:rsid w:val="008D3208"/>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5F"/>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61E"/>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589"/>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0DF"/>
    <w:rsid w:val="00921327"/>
    <w:rsid w:val="009216BF"/>
    <w:rsid w:val="009218D2"/>
    <w:rsid w:val="00921A44"/>
    <w:rsid w:val="00921A74"/>
    <w:rsid w:val="00921C9F"/>
    <w:rsid w:val="00921ED5"/>
    <w:rsid w:val="00921FA1"/>
    <w:rsid w:val="009220D5"/>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4C7"/>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AEB"/>
    <w:rsid w:val="009765CF"/>
    <w:rsid w:val="009766CE"/>
    <w:rsid w:val="00976A47"/>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19F"/>
    <w:rsid w:val="00994D59"/>
    <w:rsid w:val="009951AB"/>
    <w:rsid w:val="0099531F"/>
    <w:rsid w:val="00995360"/>
    <w:rsid w:val="009954AD"/>
    <w:rsid w:val="0099618E"/>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C14"/>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42"/>
    <w:rsid w:val="009D785E"/>
    <w:rsid w:val="009E04A9"/>
    <w:rsid w:val="009E04FB"/>
    <w:rsid w:val="009E0871"/>
    <w:rsid w:val="009E1137"/>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26"/>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3E3"/>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175"/>
    <w:rsid w:val="00A20232"/>
    <w:rsid w:val="00A205BF"/>
    <w:rsid w:val="00A205D4"/>
    <w:rsid w:val="00A2104B"/>
    <w:rsid w:val="00A210E9"/>
    <w:rsid w:val="00A211A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A3"/>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6F5"/>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6F6B"/>
    <w:rsid w:val="00A57311"/>
    <w:rsid w:val="00A57BD6"/>
    <w:rsid w:val="00A57F96"/>
    <w:rsid w:val="00A606AC"/>
    <w:rsid w:val="00A609BC"/>
    <w:rsid w:val="00A60B4F"/>
    <w:rsid w:val="00A60EBB"/>
    <w:rsid w:val="00A615AF"/>
    <w:rsid w:val="00A61828"/>
    <w:rsid w:val="00A6189D"/>
    <w:rsid w:val="00A61919"/>
    <w:rsid w:val="00A61F65"/>
    <w:rsid w:val="00A6218C"/>
    <w:rsid w:val="00A621C9"/>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D7B"/>
    <w:rsid w:val="00A71F00"/>
    <w:rsid w:val="00A726A3"/>
    <w:rsid w:val="00A726DE"/>
    <w:rsid w:val="00A728E0"/>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51D"/>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4C"/>
    <w:rsid w:val="00A9526D"/>
    <w:rsid w:val="00A95A3E"/>
    <w:rsid w:val="00A95D26"/>
    <w:rsid w:val="00A95F49"/>
    <w:rsid w:val="00A96058"/>
    <w:rsid w:val="00A964EC"/>
    <w:rsid w:val="00A9692B"/>
    <w:rsid w:val="00A96CF6"/>
    <w:rsid w:val="00A96D7E"/>
    <w:rsid w:val="00A96E3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26E"/>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E71"/>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AC9"/>
    <w:rsid w:val="00AC0CC3"/>
    <w:rsid w:val="00AC1281"/>
    <w:rsid w:val="00AC21BA"/>
    <w:rsid w:val="00AC22C7"/>
    <w:rsid w:val="00AC2799"/>
    <w:rsid w:val="00AC2D4E"/>
    <w:rsid w:val="00AC3084"/>
    <w:rsid w:val="00AC3431"/>
    <w:rsid w:val="00AC38E9"/>
    <w:rsid w:val="00AC4537"/>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3A4"/>
    <w:rsid w:val="00AE26F5"/>
    <w:rsid w:val="00AE26FA"/>
    <w:rsid w:val="00AE2968"/>
    <w:rsid w:val="00AE3004"/>
    <w:rsid w:val="00AE3627"/>
    <w:rsid w:val="00AE3839"/>
    <w:rsid w:val="00AE3AF4"/>
    <w:rsid w:val="00AE3F7C"/>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5EA2"/>
    <w:rsid w:val="00B16815"/>
    <w:rsid w:val="00B16B5F"/>
    <w:rsid w:val="00B16D08"/>
    <w:rsid w:val="00B1736C"/>
    <w:rsid w:val="00B17744"/>
    <w:rsid w:val="00B17D3E"/>
    <w:rsid w:val="00B20057"/>
    <w:rsid w:val="00B2043A"/>
    <w:rsid w:val="00B2072B"/>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D54"/>
    <w:rsid w:val="00B30C0B"/>
    <w:rsid w:val="00B317EB"/>
    <w:rsid w:val="00B31E5F"/>
    <w:rsid w:val="00B322A7"/>
    <w:rsid w:val="00B32607"/>
    <w:rsid w:val="00B326BE"/>
    <w:rsid w:val="00B32F7F"/>
    <w:rsid w:val="00B33126"/>
    <w:rsid w:val="00B338CE"/>
    <w:rsid w:val="00B3396B"/>
    <w:rsid w:val="00B33BE6"/>
    <w:rsid w:val="00B33F7C"/>
    <w:rsid w:val="00B34390"/>
    <w:rsid w:val="00B3453E"/>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4A0"/>
    <w:rsid w:val="00B45A61"/>
    <w:rsid w:val="00B45AC0"/>
    <w:rsid w:val="00B46501"/>
    <w:rsid w:val="00B46C6F"/>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C52"/>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267"/>
    <w:rsid w:val="00B9436E"/>
    <w:rsid w:val="00B946E7"/>
    <w:rsid w:val="00B94D0D"/>
    <w:rsid w:val="00B95016"/>
    <w:rsid w:val="00B950E8"/>
    <w:rsid w:val="00B95372"/>
    <w:rsid w:val="00B954FC"/>
    <w:rsid w:val="00B95A04"/>
    <w:rsid w:val="00B95C49"/>
    <w:rsid w:val="00B95EEF"/>
    <w:rsid w:val="00B95FD7"/>
    <w:rsid w:val="00B96228"/>
    <w:rsid w:val="00B96313"/>
    <w:rsid w:val="00B96CF0"/>
    <w:rsid w:val="00B96DA2"/>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39B"/>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E7F"/>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1B7"/>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96"/>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082"/>
    <w:rsid w:val="00C531B4"/>
    <w:rsid w:val="00C532EA"/>
    <w:rsid w:val="00C532F9"/>
    <w:rsid w:val="00C53E22"/>
    <w:rsid w:val="00C5408D"/>
    <w:rsid w:val="00C5460E"/>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3FC"/>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97D"/>
    <w:rsid w:val="00C94B58"/>
    <w:rsid w:val="00C94BBA"/>
    <w:rsid w:val="00C94E45"/>
    <w:rsid w:val="00C95300"/>
    <w:rsid w:val="00C95548"/>
    <w:rsid w:val="00C95656"/>
    <w:rsid w:val="00C95730"/>
    <w:rsid w:val="00C95962"/>
    <w:rsid w:val="00C959AA"/>
    <w:rsid w:val="00C95EC0"/>
    <w:rsid w:val="00C963E1"/>
    <w:rsid w:val="00C965AD"/>
    <w:rsid w:val="00C96AF0"/>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C58"/>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3BD"/>
    <w:rsid w:val="00CC3D8D"/>
    <w:rsid w:val="00CC3E8C"/>
    <w:rsid w:val="00CC400F"/>
    <w:rsid w:val="00CC4365"/>
    <w:rsid w:val="00CC4C5E"/>
    <w:rsid w:val="00CC4CD7"/>
    <w:rsid w:val="00CC4F58"/>
    <w:rsid w:val="00CC57AE"/>
    <w:rsid w:val="00CC606C"/>
    <w:rsid w:val="00CC6150"/>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2B53"/>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052"/>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A96"/>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2E3"/>
    <w:rsid w:val="00D073D1"/>
    <w:rsid w:val="00D078A7"/>
    <w:rsid w:val="00D078A9"/>
    <w:rsid w:val="00D078C9"/>
    <w:rsid w:val="00D07B9D"/>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B9B"/>
    <w:rsid w:val="00D17869"/>
    <w:rsid w:val="00D1792B"/>
    <w:rsid w:val="00D17F37"/>
    <w:rsid w:val="00D202D3"/>
    <w:rsid w:val="00D2171B"/>
    <w:rsid w:val="00D217CE"/>
    <w:rsid w:val="00D21A77"/>
    <w:rsid w:val="00D22148"/>
    <w:rsid w:val="00D229A3"/>
    <w:rsid w:val="00D22D40"/>
    <w:rsid w:val="00D22F49"/>
    <w:rsid w:val="00D23470"/>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9E2"/>
    <w:rsid w:val="00D33AFC"/>
    <w:rsid w:val="00D33C0E"/>
    <w:rsid w:val="00D3410B"/>
    <w:rsid w:val="00D344C9"/>
    <w:rsid w:val="00D347E1"/>
    <w:rsid w:val="00D358B2"/>
    <w:rsid w:val="00D359BB"/>
    <w:rsid w:val="00D35D27"/>
    <w:rsid w:val="00D3609F"/>
    <w:rsid w:val="00D3610A"/>
    <w:rsid w:val="00D366C8"/>
    <w:rsid w:val="00D368C6"/>
    <w:rsid w:val="00D36ADE"/>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6CF"/>
    <w:rsid w:val="00D44A5C"/>
    <w:rsid w:val="00D45B68"/>
    <w:rsid w:val="00D466E5"/>
    <w:rsid w:val="00D467C7"/>
    <w:rsid w:val="00D4688E"/>
    <w:rsid w:val="00D46F2D"/>
    <w:rsid w:val="00D471EF"/>
    <w:rsid w:val="00D475CC"/>
    <w:rsid w:val="00D477E2"/>
    <w:rsid w:val="00D4785C"/>
    <w:rsid w:val="00D47A34"/>
    <w:rsid w:val="00D47F4C"/>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93"/>
    <w:rsid w:val="00D92CBC"/>
    <w:rsid w:val="00D92FD3"/>
    <w:rsid w:val="00D931F2"/>
    <w:rsid w:val="00D938C1"/>
    <w:rsid w:val="00D938CE"/>
    <w:rsid w:val="00D93C2D"/>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BB8"/>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39D"/>
    <w:rsid w:val="00DB6681"/>
    <w:rsid w:val="00DB70B3"/>
    <w:rsid w:val="00DB749A"/>
    <w:rsid w:val="00DB7E8C"/>
    <w:rsid w:val="00DC0F93"/>
    <w:rsid w:val="00DC1337"/>
    <w:rsid w:val="00DC1384"/>
    <w:rsid w:val="00DC1479"/>
    <w:rsid w:val="00DC1624"/>
    <w:rsid w:val="00DC1763"/>
    <w:rsid w:val="00DC22B7"/>
    <w:rsid w:val="00DC257F"/>
    <w:rsid w:val="00DC2898"/>
    <w:rsid w:val="00DC28A6"/>
    <w:rsid w:val="00DC28EC"/>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73"/>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6D"/>
    <w:rsid w:val="00DE3E7C"/>
    <w:rsid w:val="00DE464E"/>
    <w:rsid w:val="00DE4664"/>
    <w:rsid w:val="00DE4811"/>
    <w:rsid w:val="00DE4B0C"/>
    <w:rsid w:val="00DE5387"/>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32AF"/>
    <w:rsid w:val="00DF3307"/>
    <w:rsid w:val="00DF360E"/>
    <w:rsid w:val="00DF3623"/>
    <w:rsid w:val="00DF395E"/>
    <w:rsid w:val="00DF3A2C"/>
    <w:rsid w:val="00DF4158"/>
    <w:rsid w:val="00DF4430"/>
    <w:rsid w:val="00DF4920"/>
    <w:rsid w:val="00DF4AC7"/>
    <w:rsid w:val="00DF4DEA"/>
    <w:rsid w:val="00DF4E60"/>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0E2"/>
    <w:rsid w:val="00E1273A"/>
    <w:rsid w:val="00E12933"/>
    <w:rsid w:val="00E12A5A"/>
    <w:rsid w:val="00E12AF0"/>
    <w:rsid w:val="00E12FB2"/>
    <w:rsid w:val="00E136AE"/>
    <w:rsid w:val="00E139D0"/>
    <w:rsid w:val="00E14123"/>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796"/>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408"/>
    <w:rsid w:val="00E31506"/>
    <w:rsid w:val="00E3200D"/>
    <w:rsid w:val="00E32E0E"/>
    <w:rsid w:val="00E32E10"/>
    <w:rsid w:val="00E3305B"/>
    <w:rsid w:val="00E33506"/>
    <w:rsid w:val="00E33802"/>
    <w:rsid w:val="00E33814"/>
    <w:rsid w:val="00E339C6"/>
    <w:rsid w:val="00E33B8C"/>
    <w:rsid w:val="00E33E4D"/>
    <w:rsid w:val="00E34A52"/>
    <w:rsid w:val="00E34D6F"/>
    <w:rsid w:val="00E34F08"/>
    <w:rsid w:val="00E35698"/>
    <w:rsid w:val="00E35AC2"/>
    <w:rsid w:val="00E35EB9"/>
    <w:rsid w:val="00E35F47"/>
    <w:rsid w:val="00E3610B"/>
    <w:rsid w:val="00E363B9"/>
    <w:rsid w:val="00E36AED"/>
    <w:rsid w:val="00E36F25"/>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35F1"/>
    <w:rsid w:val="00E64099"/>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11A"/>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B98"/>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964"/>
    <w:rsid w:val="00E91139"/>
    <w:rsid w:val="00E915E1"/>
    <w:rsid w:val="00E919F0"/>
    <w:rsid w:val="00E91BA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258"/>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5FFD"/>
    <w:rsid w:val="00EA630B"/>
    <w:rsid w:val="00EA6E29"/>
    <w:rsid w:val="00EA7B1C"/>
    <w:rsid w:val="00EA7C5F"/>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1B"/>
    <w:rsid w:val="00EB6C53"/>
    <w:rsid w:val="00EB720A"/>
    <w:rsid w:val="00EB749C"/>
    <w:rsid w:val="00EB7675"/>
    <w:rsid w:val="00EB7832"/>
    <w:rsid w:val="00EB7B45"/>
    <w:rsid w:val="00EB7C50"/>
    <w:rsid w:val="00EB7E4D"/>
    <w:rsid w:val="00EB7E97"/>
    <w:rsid w:val="00EB7FE8"/>
    <w:rsid w:val="00EC06DE"/>
    <w:rsid w:val="00EC183D"/>
    <w:rsid w:val="00EC1948"/>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5B"/>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9A6"/>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4EBC"/>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08"/>
    <w:rsid w:val="00F50671"/>
    <w:rsid w:val="00F50849"/>
    <w:rsid w:val="00F50BCA"/>
    <w:rsid w:val="00F513BA"/>
    <w:rsid w:val="00F51447"/>
    <w:rsid w:val="00F514EF"/>
    <w:rsid w:val="00F516F4"/>
    <w:rsid w:val="00F517FC"/>
    <w:rsid w:val="00F51A6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6D9"/>
    <w:rsid w:val="00F57C72"/>
    <w:rsid w:val="00F57E51"/>
    <w:rsid w:val="00F6021A"/>
    <w:rsid w:val="00F6021F"/>
    <w:rsid w:val="00F60845"/>
    <w:rsid w:val="00F61158"/>
    <w:rsid w:val="00F614D1"/>
    <w:rsid w:val="00F61564"/>
    <w:rsid w:val="00F61FDE"/>
    <w:rsid w:val="00F62143"/>
    <w:rsid w:val="00F62338"/>
    <w:rsid w:val="00F62377"/>
    <w:rsid w:val="00F62862"/>
    <w:rsid w:val="00F62F63"/>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09"/>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369"/>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AEA"/>
    <w:rsid w:val="00FA7A20"/>
    <w:rsid w:val="00FA7AA6"/>
    <w:rsid w:val="00FA7C04"/>
    <w:rsid w:val="00FB0443"/>
    <w:rsid w:val="00FB0540"/>
    <w:rsid w:val="00FB0B2C"/>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1893"/>
    <w:rsid w:val="00FD235B"/>
    <w:rsid w:val="00FD2804"/>
    <w:rsid w:val="00FD282A"/>
    <w:rsid w:val="00FD2A71"/>
    <w:rsid w:val="00FD2BDC"/>
    <w:rsid w:val="00FD3124"/>
    <w:rsid w:val="00FD3905"/>
    <w:rsid w:val="00FD4CC0"/>
    <w:rsid w:val="00FD5999"/>
    <w:rsid w:val="00FD6318"/>
    <w:rsid w:val="00FD6A3D"/>
    <w:rsid w:val="00FD6F9D"/>
    <w:rsid w:val="00FD6FEB"/>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6FF7"/>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AD"/>
    <w:rsid w:val="00FF5D1A"/>
    <w:rsid w:val="00FF609A"/>
    <w:rsid w:val="00FF6CF6"/>
    <w:rsid w:val="00FF70CF"/>
    <w:rsid w:val="00FF72A3"/>
    <w:rsid w:val="00FF74BE"/>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06DD"/>
  <w15:docId w15:val="{54870296-3BD6-45FF-9CD4-31F57A0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maintext">
    <w:name w:val="main text"/>
    <w:basedOn w:val="Normal"/>
    <w:link w:val="maintextChar"/>
    <w:qFormat/>
    <w:rsid w:val="00FB0B2C"/>
    <w:pPr>
      <w:overflowPunct/>
      <w:autoSpaceDE/>
      <w:autoSpaceDN/>
      <w:adjustRightInd/>
      <w:spacing w:before="60" w:after="60" w:line="288" w:lineRule="auto"/>
      <w:jc w:val="both"/>
      <w:textAlignment w:val="auto"/>
    </w:pPr>
    <w:rPr>
      <w:rFonts w:ascii="Calibri" w:eastAsia="Malgun Gothic" w:hAnsi="Calibri" w:cs="Batang"/>
      <w:lang w:val="en-GB" w:eastAsia="ko-KR"/>
    </w:rPr>
  </w:style>
  <w:style w:type="character" w:customStyle="1" w:styleId="maintextChar">
    <w:name w:val="main text Char"/>
    <w:link w:val="maintext"/>
    <w:rsid w:val="00FB0B2C"/>
    <w:rPr>
      <w:rFonts w:ascii="Calibri" w:eastAsia="Malgun Gothic" w:hAnsi="Calibri" w:cs="Batang"/>
      <w:lang w:val="en-GB" w:eastAsia="ko-KR"/>
    </w:rPr>
  </w:style>
  <w:style w:type="paragraph" w:customStyle="1" w:styleId="Observation">
    <w:name w:val="Observation"/>
    <w:basedOn w:val="Normal"/>
    <w:link w:val="ObservationChar"/>
    <w:qFormat/>
    <w:rsid w:val="007401A4"/>
    <w:pPr>
      <w:spacing w:before="180"/>
      <w:jc w:val="both"/>
    </w:pPr>
    <w:rPr>
      <w:rFonts w:eastAsia="MS Mincho"/>
      <w:b/>
      <w:i/>
      <w:lang w:eastAsia="ja-JP"/>
    </w:rPr>
  </w:style>
  <w:style w:type="character" w:customStyle="1" w:styleId="ObservationChar">
    <w:name w:val="Observation Char"/>
    <w:basedOn w:val="DefaultParagraphFont"/>
    <w:link w:val="Observation"/>
    <w:rsid w:val="007401A4"/>
    <w:rPr>
      <w:rFonts w:ascii="Times New Roman" w:eastAsia="MS Mincho" w:hAnsi="Times New Roman"/>
      <w:b/>
      <w:i/>
      <w:lang w:eastAsia="ja-JP"/>
    </w:rPr>
  </w:style>
  <w:style w:type="paragraph" w:styleId="TableofFigures">
    <w:name w:val="table of figures"/>
    <w:basedOn w:val="Normal"/>
    <w:next w:val="Normal"/>
    <w:uiPriority w:val="99"/>
    <w:unhideWhenUsed/>
    <w:rsid w:val="00307F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0733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HR33RHYHUWRF-4-5308</_dlc_DocId>
    <_dlc_DocIdUrl xmlns="c06861ca-3f08-4d07-bff7-bb15bac121f4">
      <Url>https://projects.qualcomm.com/sites/pentari/_layouts/15/DocIdRedir.aspx?ID=HR33RHYHUWRF-4-5308</Url>
      <Description>HR33RHYHUWRF-4-5308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D3455-933F-48B4-9E8B-C8E894C4AFDE}">
  <ds:schemaRef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B7C8A15-B438-4522-B6E9-D47A01A5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11A2A-A340-414F-8BEE-47A606750EEC}">
  <ds:schemaRefs>
    <ds:schemaRef ds:uri="http://schemas.microsoft.com/sharepoint/events"/>
  </ds:schemaRefs>
</ds:datastoreItem>
</file>

<file path=customXml/itemProps4.xml><?xml version="1.0" encoding="utf-8"?>
<ds:datastoreItem xmlns:ds="http://schemas.openxmlformats.org/officeDocument/2006/customXml" ds:itemID="{5432B3F4-D721-4B8D-8032-0884C4E57CD1}">
  <ds:schemaRefs>
    <ds:schemaRef ds:uri="http://schemas.microsoft.com/sharepoint/v3/contenttype/forms"/>
  </ds:schemaRefs>
</ds:datastoreItem>
</file>

<file path=customXml/itemProps5.xml><?xml version="1.0" encoding="utf-8"?>
<ds:datastoreItem xmlns:ds="http://schemas.openxmlformats.org/officeDocument/2006/customXml" ds:itemID="{60A31542-C1ED-4393-BC7F-62017140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10327</TotalTime>
  <Pages>5</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Discussion on QCL</vt:lpstr>
    </vt:vector>
  </TitlesOfParts>
  <Company>Qualcomm Inc.</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QCL</dc:title>
  <dc:subject/>
  <dc:creator>Qualcomm Europe</dc:creator>
  <cp:keywords/>
  <dc:description/>
  <cp:lastModifiedBy>Yu Zhang</cp:lastModifiedBy>
  <cp:revision>124</cp:revision>
  <cp:lastPrinted>2014-11-06T19:38:00Z</cp:lastPrinted>
  <dcterms:created xsi:type="dcterms:W3CDTF">2017-05-03T07:56:00Z</dcterms:created>
  <dcterms:modified xsi:type="dcterms:W3CDTF">2017-08-12T05:37:00Z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ContentTypeId">
    <vt:lpwstr>0x010100BC29BFD66497B943AA3B102F0C7B1355</vt:lpwstr>
  </property>
  <property fmtid="{D5CDD505-2E9C-101B-9397-08002B2CF9AE}" pid="9" name="_dlc_DocIdItemGuid">
    <vt:lpwstr>259c59ba-9823-4294-a316-308727b50a9c</vt:lpwstr>
  </property>
</Properties>
</file>